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D48" w:rsidRPr="000D7552" w:rsidRDefault="00423D48" w:rsidP="00F30D3A">
      <w:pPr>
        <w:pStyle w:val="formattext"/>
        <w:shd w:val="clear" w:color="auto" w:fill="FFFFFF"/>
        <w:spacing w:before="0" w:beforeAutospacing="0" w:after="0" w:afterAutospacing="0" w:line="315" w:lineRule="atLeast"/>
        <w:jc w:val="right"/>
        <w:textAlignment w:val="baseline"/>
        <w:rPr>
          <w:color w:val="000000"/>
          <w:spacing w:val="2"/>
          <w:sz w:val="28"/>
          <w:szCs w:val="28"/>
        </w:rPr>
      </w:pPr>
      <w:r w:rsidRPr="000D7552">
        <w:rPr>
          <w:color w:val="000000"/>
          <w:spacing w:val="2"/>
          <w:sz w:val="28"/>
          <w:szCs w:val="28"/>
        </w:rPr>
        <w:t xml:space="preserve">Приложение </w:t>
      </w:r>
      <w:r>
        <w:rPr>
          <w:color w:val="000000"/>
          <w:spacing w:val="2"/>
          <w:sz w:val="28"/>
          <w:szCs w:val="28"/>
        </w:rPr>
        <w:t xml:space="preserve">№ </w:t>
      </w:r>
      <w:r w:rsidRPr="000D7552">
        <w:rPr>
          <w:color w:val="000000"/>
          <w:spacing w:val="2"/>
          <w:sz w:val="28"/>
          <w:szCs w:val="28"/>
        </w:rPr>
        <w:t>4</w:t>
      </w:r>
    </w:p>
    <w:p w:rsidR="00423D48" w:rsidRPr="000D7552" w:rsidRDefault="00423D48" w:rsidP="0082167F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color w:val="000000"/>
          <w:sz w:val="28"/>
          <w:szCs w:val="28"/>
        </w:rPr>
      </w:pPr>
      <w:r w:rsidRPr="000D7552">
        <w:rPr>
          <w:bCs/>
          <w:color w:val="000000"/>
          <w:spacing w:val="2"/>
          <w:sz w:val="28"/>
          <w:szCs w:val="28"/>
        </w:rPr>
        <w:t xml:space="preserve">Сведения </w:t>
      </w:r>
      <w:r w:rsidRPr="000D7552">
        <w:rPr>
          <w:color w:val="000000"/>
          <w:sz w:val="28"/>
          <w:szCs w:val="28"/>
        </w:rPr>
        <w:t xml:space="preserve">о достижении значений показателей (индикаторов) </w:t>
      </w:r>
    </w:p>
    <w:p w:rsidR="00423D48" w:rsidRPr="006634FE" w:rsidRDefault="00423D48" w:rsidP="0082167F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color w:val="000000"/>
          <w:sz w:val="16"/>
          <w:szCs w:val="16"/>
        </w:rPr>
      </w:pPr>
    </w:p>
    <w:tbl>
      <w:tblPr>
        <w:tblW w:w="15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8"/>
        <w:gridCol w:w="4500"/>
        <w:gridCol w:w="720"/>
        <w:gridCol w:w="900"/>
        <w:gridCol w:w="720"/>
        <w:gridCol w:w="708"/>
        <w:gridCol w:w="709"/>
        <w:gridCol w:w="709"/>
        <w:gridCol w:w="709"/>
        <w:gridCol w:w="708"/>
        <w:gridCol w:w="752"/>
        <w:gridCol w:w="709"/>
        <w:gridCol w:w="752"/>
        <w:gridCol w:w="751"/>
        <w:gridCol w:w="765"/>
        <w:gridCol w:w="700"/>
      </w:tblGrid>
      <w:tr w:rsidR="00423D48" w:rsidRPr="0056507A" w:rsidTr="0041520E">
        <w:tc>
          <w:tcPr>
            <w:tcW w:w="468" w:type="dxa"/>
            <w:vMerge w:val="restart"/>
          </w:tcPr>
          <w:p w:rsidR="00423D48" w:rsidRPr="00663EBC" w:rsidRDefault="00423D48" w:rsidP="00A41F0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500" w:type="dxa"/>
            <w:vMerge w:val="restart"/>
          </w:tcPr>
          <w:p w:rsidR="00423D48" w:rsidRPr="00663EBC" w:rsidRDefault="00423D48" w:rsidP="00536CA7">
            <w:pPr>
              <w:pStyle w:val="ConsPlusNormal"/>
              <w:ind w:left="-44" w:firstLine="7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720" w:type="dxa"/>
            <w:vMerge w:val="restart"/>
          </w:tcPr>
          <w:p w:rsidR="00423D48" w:rsidRPr="00663EBC" w:rsidRDefault="00423D48" w:rsidP="00A41F03">
            <w:pPr>
              <w:pStyle w:val="ConsPlusNormal"/>
              <w:ind w:firstLine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00" w:type="dxa"/>
            <w:vMerge w:val="restart"/>
          </w:tcPr>
          <w:p w:rsidR="00423D48" w:rsidRPr="00663EBC" w:rsidRDefault="00423D48" w:rsidP="00A41F03">
            <w:pPr>
              <w:pStyle w:val="ConsPlusNormal"/>
              <w:ind w:firstLine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1428" w:type="dxa"/>
            <w:gridSpan w:val="2"/>
          </w:tcPr>
          <w:p w:rsidR="00423D48" w:rsidRPr="00663EBC" w:rsidRDefault="00423D48" w:rsidP="00A41F0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18" w:type="dxa"/>
            <w:gridSpan w:val="2"/>
          </w:tcPr>
          <w:p w:rsidR="00423D48" w:rsidRPr="00663EBC" w:rsidRDefault="00423D48" w:rsidP="00A41F0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417" w:type="dxa"/>
            <w:gridSpan w:val="2"/>
          </w:tcPr>
          <w:p w:rsidR="00423D48" w:rsidRPr="00663EBC" w:rsidRDefault="00423D48" w:rsidP="00A41F0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752" w:type="dxa"/>
            <w:vMerge w:val="restart"/>
          </w:tcPr>
          <w:p w:rsidR="00423D48" w:rsidRPr="00663EBC" w:rsidRDefault="00423D48" w:rsidP="00A41F0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709" w:type="dxa"/>
            <w:vMerge w:val="restart"/>
          </w:tcPr>
          <w:p w:rsidR="00423D48" w:rsidRPr="00663EBC" w:rsidRDefault="00423D48" w:rsidP="00A41F0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52" w:type="dxa"/>
            <w:vMerge w:val="restart"/>
          </w:tcPr>
          <w:p w:rsidR="00423D48" w:rsidRPr="00663EBC" w:rsidRDefault="00423D48" w:rsidP="00A41F0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51" w:type="dxa"/>
            <w:vMerge w:val="restart"/>
          </w:tcPr>
          <w:p w:rsidR="00423D48" w:rsidRPr="00663EBC" w:rsidRDefault="00423D48" w:rsidP="00A41F0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65" w:type="dxa"/>
            <w:vMerge w:val="restart"/>
          </w:tcPr>
          <w:p w:rsidR="00423D48" w:rsidRPr="00663EBC" w:rsidRDefault="00423D48" w:rsidP="00A41F0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700" w:type="dxa"/>
            <w:vMerge w:val="restart"/>
          </w:tcPr>
          <w:p w:rsidR="00423D48" w:rsidRPr="00663EBC" w:rsidRDefault="00423D48" w:rsidP="00A41F0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</w:tr>
      <w:tr w:rsidR="00423D48" w:rsidRPr="0056507A" w:rsidTr="0041520E">
        <w:tc>
          <w:tcPr>
            <w:tcW w:w="468" w:type="dxa"/>
            <w:vMerge/>
          </w:tcPr>
          <w:p w:rsidR="00423D48" w:rsidRPr="00663EBC" w:rsidRDefault="00423D48" w:rsidP="00A41F03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0" w:type="dxa"/>
            <w:vMerge/>
          </w:tcPr>
          <w:p w:rsidR="00423D48" w:rsidRPr="00663EBC" w:rsidRDefault="00423D48" w:rsidP="00A41F03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423D48" w:rsidRPr="00663EBC" w:rsidRDefault="00423D48" w:rsidP="00A41F03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:rsidR="00423D48" w:rsidRPr="00663EBC" w:rsidRDefault="00423D48" w:rsidP="00A41F03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423D48" w:rsidRPr="00663EBC" w:rsidRDefault="00423D48" w:rsidP="00A41F03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  <w:tc>
          <w:tcPr>
            <w:tcW w:w="708" w:type="dxa"/>
          </w:tcPr>
          <w:p w:rsidR="00423D48" w:rsidRPr="00663EBC" w:rsidRDefault="00423D48" w:rsidP="00A41F03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  <w:tc>
          <w:tcPr>
            <w:tcW w:w="709" w:type="dxa"/>
          </w:tcPr>
          <w:p w:rsidR="00423D48" w:rsidRPr="00663EBC" w:rsidRDefault="00423D48" w:rsidP="00F22D6B">
            <w:pPr>
              <w:pStyle w:val="ConsPlusNormal"/>
              <w:ind w:right="-11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:rsidR="00423D48" w:rsidRPr="00663EBC" w:rsidRDefault="00423D48" w:rsidP="00A41F03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  <w:tc>
          <w:tcPr>
            <w:tcW w:w="709" w:type="dxa"/>
          </w:tcPr>
          <w:p w:rsidR="00423D48" w:rsidRPr="00663EBC" w:rsidRDefault="00423D48" w:rsidP="00A41F03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  <w:tc>
          <w:tcPr>
            <w:tcW w:w="708" w:type="dxa"/>
          </w:tcPr>
          <w:p w:rsidR="00423D48" w:rsidRPr="00663EBC" w:rsidRDefault="00423D48" w:rsidP="00A41F03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  <w:tc>
          <w:tcPr>
            <w:tcW w:w="752" w:type="dxa"/>
            <w:vMerge/>
          </w:tcPr>
          <w:p w:rsidR="00423D48" w:rsidRPr="00663EBC" w:rsidRDefault="00423D48" w:rsidP="00A41F03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23D48" w:rsidRPr="00663EBC" w:rsidRDefault="00423D48" w:rsidP="00A41F03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2" w:type="dxa"/>
            <w:vMerge/>
          </w:tcPr>
          <w:p w:rsidR="00423D48" w:rsidRPr="00663EBC" w:rsidRDefault="00423D48" w:rsidP="00A41F03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1" w:type="dxa"/>
            <w:vMerge/>
          </w:tcPr>
          <w:p w:rsidR="00423D48" w:rsidRPr="00663EBC" w:rsidRDefault="00423D48" w:rsidP="00A41F03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" w:type="dxa"/>
            <w:vMerge/>
          </w:tcPr>
          <w:p w:rsidR="00423D48" w:rsidRPr="00663EBC" w:rsidRDefault="00423D48" w:rsidP="00A41F03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vMerge/>
          </w:tcPr>
          <w:p w:rsidR="00423D48" w:rsidRPr="00663EBC" w:rsidRDefault="00423D48" w:rsidP="00A41F03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D48" w:rsidRPr="0056507A" w:rsidTr="0041520E">
        <w:tc>
          <w:tcPr>
            <w:tcW w:w="468" w:type="dxa"/>
          </w:tcPr>
          <w:p w:rsidR="00423D48" w:rsidRPr="00663EBC" w:rsidRDefault="00423D48" w:rsidP="00AF30D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00" w:type="dxa"/>
          </w:tcPr>
          <w:p w:rsidR="00423D48" w:rsidRPr="00663EBC" w:rsidRDefault="00423D48" w:rsidP="00A41F0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423D48" w:rsidRPr="00663EBC" w:rsidRDefault="00423D48" w:rsidP="00A41F0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00" w:type="dxa"/>
          </w:tcPr>
          <w:p w:rsidR="00423D48" w:rsidRPr="00663EBC" w:rsidRDefault="00423D48" w:rsidP="00A41F0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423D48" w:rsidRPr="00663EBC" w:rsidRDefault="00423D48" w:rsidP="00A41F0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423D48" w:rsidRPr="00663EBC" w:rsidRDefault="00423D48" w:rsidP="00A41F0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423D48" w:rsidRPr="00663EBC" w:rsidRDefault="00423D48" w:rsidP="00A41F0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423D48" w:rsidRPr="00663EBC" w:rsidRDefault="00423D48" w:rsidP="00A41F0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23D48" w:rsidRPr="00663EBC" w:rsidRDefault="00423D48" w:rsidP="00A41F0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</w:tcPr>
          <w:p w:rsidR="00423D48" w:rsidRPr="00663EBC" w:rsidRDefault="00423D48" w:rsidP="00A41F0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52" w:type="dxa"/>
          </w:tcPr>
          <w:p w:rsidR="00423D48" w:rsidRPr="00663EBC" w:rsidRDefault="00423D48" w:rsidP="00A41F0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423D48" w:rsidRPr="00663EBC" w:rsidRDefault="00423D48" w:rsidP="00A41F0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52" w:type="dxa"/>
          </w:tcPr>
          <w:p w:rsidR="00423D48" w:rsidRPr="00663EBC" w:rsidRDefault="00423D48" w:rsidP="00A41F0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51" w:type="dxa"/>
          </w:tcPr>
          <w:p w:rsidR="00423D48" w:rsidRPr="00663EBC" w:rsidRDefault="00423D48" w:rsidP="00A41F0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65" w:type="dxa"/>
          </w:tcPr>
          <w:p w:rsidR="00423D48" w:rsidRPr="00663EBC" w:rsidRDefault="00423D48" w:rsidP="00A41F0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00" w:type="dxa"/>
          </w:tcPr>
          <w:p w:rsidR="00423D48" w:rsidRPr="00663EBC" w:rsidRDefault="00423D48" w:rsidP="00A41F0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423D48" w:rsidRPr="0056507A" w:rsidTr="0041520E">
        <w:tc>
          <w:tcPr>
            <w:tcW w:w="468" w:type="dxa"/>
          </w:tcPr>
          <w:p w:rsidR="00423D48" w:rsidRPr="00663EBC" w:rsidRDefault="00423D48" w:rsidP="007835F4">
            <w:pPr>
              <w:numPr>
                <w:ilvl w:val="0"/>
                <w:numId w:val="14"/>
              </w:numPr>
              <w:suppressAutoHyphens/>
              <w:jc w:val="center"/>
              <w:rPr>
                <w:rStyle w:val="WW8Num2z1"/>
                <w:color w:val="000000"/>
                <w:sz w:val="20"/>
                <w:szCs w:val="20"/>
              </w:rPr>
            </w:pPr>
          </w:p>
          <w:p w:rsidR="00423D48" w:rsidRPr="00663EBC" w:rsidRDefault="00423D48" w:rsidP="007835F4">
            <w:pPr>
              <w:rPr>
                <w:sz w:val="20"/>
                <w:szCs w:val="20"/>
              </w:rPr>
            </w:pPr>
          </w:p>
          <w:p w:rsidR="00423D48" w:rsidRPr="00663EBC" w:rsidRDefault="00423D48" w:rsidP="007835F4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4500" w:type="dxa"/>
          </w:tcPr>
          <w:p w:rsidR="00423D48" w:rsidRPr="00663EBC" w:rsidRDefault="00423D48" w:rsidP="003B4923">
            <w:pPr>
              <w:pStyle w:val="ListParagraph"/>
              <w:tabs>
                <w:tab w:val="left" w:pos="570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hAnsi="Times New Roman"/>
                <w:lang w:eastAsia="en-US"/>
              </w:rPr>
            </w:pPr>
            <w:r w:rsidRPr="00663EBC">
              <w:rPr>
                <w:rFonts w:ascii="Times New Roman" w:hAnsi="Times New Roman"/>
                <w:lang w:eastAsia="en-US"/>
              </w:rPr>
              <w:t>Процент жилых домов жилищного фонда города Байконур подключенных к централизованной системе газоснабжения природным газом</w:t>
            </w:r>
          </w:p>
        </w:tc>
        <w:tc>
          <w:tcPr>
            <w:tcW w:w="720" w:type="dxa"/>
          </w:tcPr>
          <w:p w:rsidR="00423D48" w:rsidRPr="00663EBC" w:rsidRDefault="00423D48" w:rsidP="00802D98">
            <w:pPr>
              <w:jc w:val="center"/>
              <w:rPr>
                <w:rStyle w:val="WW8Num2z1"/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  <w:lang w:val="en-US"/>
              </w:rPr>
              <w:t>%</w:t>
            </w:r>
          </w:p>
        </w:tc>
        <w:tc>
          <w:tcPr>
            <w:tcW w:w="900" w:type="dxa"/>
          </w:tcPr>
          <w:p w:rsidR="00423D48" w:rsidRPr="00663EBC" w:rsidRDefault="00423D48" w:rsidP="00BE65D1">
            <w:pPr>
              <w:rPr>
                <w:rStyle w:val="WW8Num2z1"/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УГХ</w:t>
            </w:r>
          </w:p>
        </w:tc>
        <w:tc>
          <w:tcPr>
            <w:tcW w:w="720" w:type="dxa"/>
          </w:tcPr>
          <w:p w:rsidR="00423D48" w:rsidRPr="00663EBC" w:rsidRDefault="00423D48" w:rsidP="00451B69">
            <w:pPr>
              <w:jc w:val="center"/>
              <w:rPr>
                <w:rStyle w:val="WW8Num2z1"/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23D48" w:rsidRPr="00663EBC" w:rsidRDefault="00423D48" w:rsidP="00451B69">
            <w:pPr>
              <w:jc w:val="center"/>
              <w:rPr>
                <w:rStyle w:val="WW8Num2z1"/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WW8Num2z1"/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WW8Num2z1"/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WW8Num2z1"/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23D48" w:rsidRPr="00663EBC" w:rsidRDefault="00423D48" w:rsidP="00451B69">
            <w:pPr>
              <w:jc w:val="center"/>
              <w:rPr>
                <w:rStyle w:val="WW8Num2z1"/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0</w:t>
            </w:r>
          </w:p>
        </w:tc>
        <w:tc>
          <w:tcPr>
            <w:tcW w:w="752" w:type="dxa"/>
          </w:tcPr>
          <w:p w:rsidR="00423D48" w:rsidRPr="00663EBC" w:rsidRDefault="00423D48" w:rsidP="00451B69">
            <w:pPr>
              <w:jc w:val="center"/>
              <w:rPr>
                <w:rStyle w:val="WW8Num2z1"/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WW8Num2z1"/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100</w:t>
            </w:r>
          </w:p>
        </w:tc>
        <w:tc>
          <w:tcPr>
            <w:tcW w:w="752" w:type="dxa"/>
          </w:tcPr>
          <w:p w:rsidR="00423D48" w:rsidRPr="00663EBC" w:rsidRDefault="00423D48" w:rsidP="00451B69">
            <w:pPr>
              <w:jc w:val="center"/>
              <w:rPr>
                <w:rStyle w:val="WW8Num2z1"/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100</w:t>
            </w:r>
          </w:p>
        </w:tc>
        <w:tc>
          <w:tcPr>
            <w:tcW w:w="751" w:type="dxa"/>
          </w:tcPr>
          <w:p w:rsidR="00423D48" w:rsidRPr="00663EBC" w:rsidRDefault="00423D48" w:rsidP="00451B69">
            <w:pPr>
              <w:jc w:val="center"/>
              <w:rPr>
                <w:rStyle w:val="WW8Num2z1"/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100</w:t>
            </w:r>
          </w:p>
        </w:tc>
        <w:tc>
          <w:tcPr>
            <w:tcW w:w="765" w:type="dxa"/>
          </w:tcPr>
          <w:p w:rsidR="00423D48" w:rsidRPr="00663EBC" w:rsidRDefault="00423D48" w:rsidP="00451B69">
            <w:pPr>
              <w:jc w:val="center"/>
              <w:rPr>
                <w:rStyle w:val="WW8Num2z1"/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100</w:t>
            </w:r>
          </w:p>
        </w:tc>
        <w:tc>
          <w:tcPr>
            <w:tcW w:w="700" w:type="dxa"/>
          </w:tcPr>
          <w:p w:rsidR="00423D48" w:rsidRPr="00663EBC" w:rsidRDefault="00423D48" w:rsidP="00451B69">
            <w:pPr>
              <w:jc w:val="center"/>
              <w:rPr>
                <w:rStyle w:val="WW8Num2z1"/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100</w:t>
            </w:r>
          </w:p>
        </w:tc>
      </w:tr>
      <w:tr w:rsidR="00423D48" w:rsidRPr="0056507A" w:rsidTr="0041520E">
        <w:tc>
          <w:tcPr>
            <w:tcW w:w="468" w:type="dxa"/>
          </w:tcPr>
          <w:p w:rsidR="00423D48" w:rsidRPr="00663EBC" w:rsidRDefault="00423D48" w:rsidP="007835F4">
            <w:pPr>
              <w:numPr>
                <w:ilvl w:val="0"/>
                <w:numId w:val="14"/>
              </w:numPr>
              <w:suppressAutoHyphens/>
              <w:jc w:val="center"/>
              <w:rPr>
                <w:rStyle w:val="WW8Num2z1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</w:tcPr>
          <w:p w:rsidR="00423D48" w:rsidRPr="00663EBC" w:rsidRDefault="00423D48" w:rsidP="003B4923">
            <w:pPr>
              <w:pStyle w:val="ListParagraph"/>
              <w:tabs>
                <w:tab w:val="left" w:pos="570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hAnsi="Times New Roman"/>
                <w:lang w:eastAsia="en-US"/>
              </w:rPr>
            </w:pPr>
            <w:r w:rsidRPr="00663EBC">
              <w:rPr>
                <w:rFonts w:ascii="Times New Roman" w:hAnsi="Times New Roman"/>
                <w:lang w:eastAsia="en-US"/>
              </w:rPr>
              <w:t>Процент негазифицированных домов, подключенных к централизованной системе газоснабжения природным газом</w:t>
            </w:r>
          </w:p>
        </w:tc>
        <w:tc>
          <w:tcPr>
            <w:tcW w:w="720" w:type="dxa"/>
          </w:tcPr>
          <w:p w:rsidR="00423D48" w:rsidRPr="00663EBC" w:rsidRDefault="00423D48" w:rsidP="00802D98">
            <w:pPr>
              <w:jc w:val="center"/>
              <w:rPr>
                <w:rStyle w:val="WW8Num2z1"/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  <w:lang w:val="en-US"/>
              </w:rPr>
              <w:t>%</w:t>
            </w:r>
          </w:p>
        </w:tc>
        <w:tc>
          <w:tcPr>
            <w:tcW w:w="900" w:type="dxa"/>
          </w:tcPr>
          <w:p w:rsidR="00423D48" w:rsidRPr="00663EBC" w:rsidRDefault="00423D48" w:rsidP="00BE65D1">
            <w:pPr>
              <w:rPr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УГХ</w:t>
            </w:r>
          </w:p>
        </w:tc>
        <w:tc>
          <w:tcPr>
            <w:tcW w:w="720" w:type="dxa"/>
          </w:tcPr>
          <w:p w:rsidR="00423D48" w:rsidRPr="00663EBC" w:rsidRDefault="00423D48" w:rsidP="00451B69">
            <w:pPr>
              <w:jc w:val="center"/>
              <w:rPr>
                <w:rStyle w:val="WW8Num2z1"/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23D48" w:rsidRPr="00663EBC" w:rsidRDefault="00423D48" w:rsidP="00451B69">
            <w:pPr>
              <w:jc w:val="center"/>
              <w:rPr>
                <w:rStyle w:val="WW8Num2z1"/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WW8Num2z1"/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WW8Num2z1"/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WW8Num2z1"/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23D48" w:rsidRPr="00663EBC" w:rsidRDefault="00423D48" w:rsidP="00451B69">
            <w:pPr>
              <w:jc w:val="center"/>
              <w:rPr>
                <w:rStyle w:val="WW8Num2z1"/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0</w:t>
            </w:r>
          </w:p>
        </w:tc>
        <w:tc>
          <w:tcPr>
            <w:tcW w:w="752" w:type="dxa"/>
          </w:tcPr>
          <w:p w:rsidR="00423D48" w:rsidRPr="00663EBC" w:rsidRDefault="00423D48" w:rsidP="00451B69">
            <w:pPr>
              <w:jc w:val="center"/>
              <w:rPr>
                <w:rStyle w:val="WW8Num2z1"/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WW8Num2z1"/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100</w:t>
            </w:r>
          </w:p>
        </w:tc>
        <w:tc>
          <w:tcPr>
            <w:tcW w:w="752" w:type="dxa"/>
          </w:tcPr>
          <w:p w:rsidR="00423D48" w:rsidRPr="00663EBC" w:rsidRDefault="00423D48" w:rsidP="00451B69">
            <w:pPr>
              <w:jc w:val="center"/>
              <w:rPr>
                <w:rStyle w:val="WW8Num2z1"/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100</w:t>
            </w:r>
          </w:p>
        </w:tc>
        <w:tc>
          <w:tcPr>
            <w:tcW w:w="751" w:type="dxa"/>
          </w:tcPr>
          <w:p w:rsidR="00423D48" w:rsidRPr="00663EBC" w:rsidRDefault="00423D48" w:rsidP="00451B69">
            <w:pPr>
              <w:jc w:val="center"/>
              <w:rPr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100</w:t>
            </w:r>
          </w:p>
        </w:tc>
        <w:tc>
          <w:tcPr>
            <w:tcW w:w="765" w:type="dxa"/>
          </w:tcPr>
          <w:p w:rsidR="00423D48" w:rsidRPr="00663EBC" w:rsidRDefault="00423D48" w:rsidP="00451B69">
            <w:pPr>
              <w:jc w:val="center"/>
              <w:rPr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100</w:t>
            </w:r>
          </w:p>
        </w:tc>
        <w:tc>
          <w:tcPr>
            <w:tcW w:w="700" w:type="dxa"/>
          </w:tcPr>
          <w:p w:rsidR="00423D48" w:rsidRPr="00663EBC" w:rsidRDefault="00423D48" w:rsidP="00451B69">
            <w:pPr>
              <w:jc w:val="center"/>
              <w:rPr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100</w:t>
            </w:r>
          </w:p>
        </w:tc>
      </w:tr>
      <w:tr w:rsidR="00423D48" w:rsidRPr="0056507A" w:rsidTr="0041520E">
        <w:tc>
          <w:tcPr>
            <w:tcW w:w="468" w:type="dxa"/>
          </w:tcPr>
          <w:p w:rsidR="00423D48" w:rsidRPr="00663EBC" w:rsidRDefault="00423D48" w:rsidP="007835F4">
            <w:pPr>
              <w:numPr>
                <w:ilvl w:val="0"/>
                <w:numId w:val="14"/>
              </w:numPr>
              <w:suppressAutoHyphens/>
              <w:jc w:val="center"/>
              <w:rPr>
                <w:rStyle w:val="WW-Absatz-Standardschriftart1111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</w:tcPr>
          <w:p w:rsidR="00423D48" w:rsidRPr="00663EBC" w:rsidRDefault="00423D48" w:rsidP="009622B6">
            <w:pPr>
              <w:pStyle w:val="ListParagraph"/>
              <w:tabs>
                <w:tab w:val="left" w:pos="570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hAnsi="Times New Roman"/>
                <w:color w:val="000000"/>
                <w:lang w:eastAsia="en-US"/>
              </w:rPr>
            </w:pPr>
            <w:r w:rsidRPr="00663EBC">
              <w:rPr>
                <w:rFonts w:ascii="Times New Roman" w:hAnsi="Times New Roman"/>
                <w:color w:val="000000"/>
                <w:lang w:eastAsia="en-US"/>
              </w:rPr>
              <w:t>Выполнение работ по капитальному ремонту/ реконструкции/модернизации объектов</w:t>
            </w:r>
            <w:r w:rsidRPr="00663EBC">
              <w:rPr>
                <w:rFonts w:ascii="Times New Roman" w:hAnsi="Times New Roman"/>
                <w:color w:val="000000"/>
              </w:rPr>
              <w:t xml:space="preserve"> энергетической инфраструктуры города Байконур</w:t>
            </w:r>
          </w:p>
        </w:tc>
        <w:tc>
          <w:tcPr>
            <w:tcW w:w="720" w:type="dxa"/>
          </w:tcPr>
          <w:p w:rsidR="00423D48" w:rsidRPr="00663EBC" w:rsidRDefault="00423D48" w:rsidP="00802D98">
            <w:pPr>
              <w:jc w:val="center"/>
              <w:rPr>
                <w:color w:val="000000"/>
                <w:sz w:val="20"/>
                <w:szCs w:val="20"/>
              </w:rPr>
            </w:pPr>
            <w:r w:rsidRPr="00663EBC">
              <w:rPr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900" w:type="dxa"/>
          </w:tcPr>
          <w:p w:rsidR="00423D48" w:rsidRPr="00663EBC" w:rsidRDefault="00423D48" w:rsidP="00BE65D1">
            <w:pPr>
              <w:rPr>
                <w:color w:val="000000"/>
                <w:sz w:val="20"/>
                <w:szCs w:val="20"/>
              </w:rPr>
            </w:pPr>
            <w:r w:rsidRPr="00663EBC">
              <w:rPr>
                <w:rStyle w:val="WW8Num2z1"/>
                <w:color w:val="000000"/>
                <w:sz w:val="20"/>
                <w:szCs w:val="20"/>
              </w:rPr>
              <w:t>УГХ</w:t>
            </w:r>
          </w:p>
        </w:tc>
        <w:tc>
          <w:tcPr>
            <w:tcW w:w="720" w:type="dxa"/>
          </w:tcPr>
          <w:p w:rsidR="00423D48" w:rsidRPr="00663EBC" w:rsidRDefault="00423D48" w:rsidP="00451B69">
            <w:pPr>
              <w:jc w:val="center"/>
              <w:rPr>
                <w:rStyle w:val="WW-Absatz-Standardschriftart1111"/>
                <w:color w:val="000000"/>
                <w:sz w:val="20"/>
                <w:szCs w:val="20"/>
              </w:rPr>
            </w:pPr>
            <w:r w:rsidRPr="00663EBC">
              <w:rPr>
                <w:rStyle w:val="WW-Absatz-Standardschriftart1111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423D48" w:rsidRPr="00663EBC" w:rsidRDefault="00423D48" w:rsidP="00451B69">
            <w:pPr>
              <w:jc w:val="center"/>
              <w:rPr>
                <w:color w:val="000000"/>
                <w:sz w:val="20"/>
                <w:szCs w:val="20"/>
              </w:rPr>
            </w:pPr>
            <w:r w:rsidRPr="00663EBC">
              <w:rPr>
                <w:rStyle w:val="WW-Absatz-Standardschriftart1111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color w:val="000000"/>
                <w:sz w:val="20"/>
                <w:szCs w:val="20"/>
              </w:rPr>
            </w:pPr>
            <w:r w:rsidRPr="00663EBC">
              <w:rPr>
                <w:rStyle w:val="WW-Absatz-Standardschriftart1111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color w:val="000000"/>
                <w:sz w:val="20"/>
                <w:szCs w:val="20"/>
              </w:rPr>
            </w:pPr>
            <w:r w:rsidRPr="00663EBC">
              <w:rPr>
                <w:rStyle w:val="WW-Absatz-Standardschriftart1111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color w:val="000000"/>
                <w:sz w:val="20"/>
                <w:szCs w:val="20"/>
              </w:rPr>
            </w:pPr>
            <w:r w:rsidRPr="00663EBC">
              <w:rPr>
                <w:rStyle w:val="WW-Absatz-Standardschriftart1111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423D48" w:rsidRPr="00663EBC" w:rsidRDefault="00423D48" w:rsidP="00451B69">
            <w:pPr>
              <w:jc w:val="center"/>
              <w:rPr>
                <w:color w:val="000000"/>
                <w:sz w:val="20"/>
                <w:szCs w:val="20"/>
              </w:rPr>
            </w:pPr>
            <w:r w:rsidRPr="00663EBC">
              <w:rPr>
                <w:rStyle w:val="WW-Absatz-Standardschriftart1111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52" w:type="dxa"/>
          </w:tcPr>
          <w:p w:rsidR="00423D48" w:rsidRPr="00663EBC" w:rsidRDefault="00423D48" w:rsidP="00451B69">
            <w:pPr>
              <w:jc w:val="center"/>
              <w:rPr>
                <w:color w:val="000000"/>
                <w:sz w:val="20"/>
                <w:szCs w:val="20"/>
              </w:rPr>
            </w:pPr>
            <w:r w:rsidRPr="00663EBC">
              <w:rPr>
                <w:rStyle w:val="WW-Absatz-Standardschriftart1111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color w:val="000000"/>
                <w:sz w:val="20"/>
                <w:szCs w:val="20"/>
              </w:rPr>
            </w:pPr>
            <w:r w:rsidRPr="00663EBC">
              <w:rPr>
                <w:rStyle w:val="WW-Absatz-Standardschriftart1111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52" w:type="dxa"/>
          </w:tcPr>
          <w:p w:rsidR="00423D48" w:rsidRPr="00663EBC" w:rsidRDefault="00423D48" w:rsidP="00451B69">
            <w:pPr>
              <w:jc w:val="center"/>
              <w:rPr>
                <w:color w:val="000000"/>
                <w:sz w:val="20"/>
                <w:szCs w:val="20"/>
              </w:rPr>
            </w:pPr>
            <w:r w:rsidRPr="00663EBC">
              <w:rPr>
                <w:rStyle w:val="WW-Absatz-Standardschriftart1111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51" w:type="dxa"/>
          </w:tcPr>
          <w:p w:rsidR="00423D48" w:rsidRPr="00663EBC" w:rsidRDefault="00423D48" w:rsidP="00451B69">
            <w:pPr>
              <w:jc w:val="center"/>
              <w:rPr>
                <w:color w:val="000000"/>
                <w:sz w:val="20"/>
                <w:szCs w:val="20"/>
              </w:rPr>
            </w:pPr>
            <w:r w:rsidRPr="00663EBC">
              <w:rPr>
                <w:rStyle w:val="WW-Absatz-Standardschriftart1111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5" w:type="dxa"/>
          </w:tcPr>
          <w:p w:rsidR="00423D48" w:rsidRPr="00663EBC" w:rsidRDefault="00423D48" w:rsidP="00451B69">
            <w:pPr>
              <w:jc w:val="center"/>
              <w:rPr>
                <w:color w:val="000000"/>
                <w:sz w:val="20"/>
                <w:szCs w:val="20"/>
              </w:rPr>
            </w:pPr>
            <w:r w:rsidRPr="00663EBC">
              <w:rPr>
                <w:rStyle w:val="WW-Absatz-Standardschriftart1111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0" w:type="dxa"/>
          </w:tcPr>
          <w:p w:rsidR="00423D48" w:rsidRPr="00663EBC" w:rsidRDefault="00423D48" w:rsidP="00451B69">
            <w:pPr>
              <w:jc w:val="center"/>
              <w:rPr>
                <w:color w:val="000000"/>
                <w:sz w:val="20"/>
                <w:szCs w:val="20"/>
              </w:rPr>
            </w:pPr>
            <w:r w:rsidRPr="00663EBC">
              <w:rPr>
                <w:rStyle w:val="WW-Absatz-Standardschriftart1111"/>
                <w:color w:val="000000"/>
                <w:sz w:val="20"/>
                <w:szCs w:val="20"/>
              </w:rPr>
              <w:t>100</w:t>
            </w:r>
          </w:p>
        </w:tc>
      </w:tr>
      <w:tr w:rsidR="00423D48" w:rsidRPr="0056507A" w:rsidTr="0041520E">
        <w:tc>
          <w:tcPr>
            <w:tcW w:w="468" w:type="dxa"/>
          </w:tcPr>
          <w:p w:rsidR="00423D48" w:rsidRPr="00663EBC" w:rsidRDefault="00423D48" w:rsidP="007835F4">
            <w:pPr>
              <w:numPr>
                <w:ilvl w:val="0"/>
                <w:numId w:val="14"/>
              </w:numPr>
              <w:suppressAutoHyphens/>
              <w:jc w:val="center"/>
              <w:rPr>
                <w:rStyle w:val="WW-Absatz-Standardschriftart1111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</w:tcPr>
          <w:p w:rsidR="00423D48" w:rsidRPr="00663EBC" w:rsidRDefault="00423D48" w:rsidP="003B4923">
            <w:pPr>
              <w:pStyle w:val="ListParagraph"/>
              <w:tabs>
                <w:tab w:val="left" w:pos="570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hAnsi="Times New Roman"/>
                <w:color w:val="000000"/>
                <w:lang w:eastAsia="en-US"/>
              </w:rPr>
            </w:pPr>
            <w:r w:rsidRPr="00663EBC">
              <w:rPr>
                <w:rFonts w:ascii="Times New Roman" w:hAnsi="Times New Roman"/>
                <w:color w:val="000000"/>
                <w:lang w:eastAsia="en-US"/>
              </w:rPr>
              <w:t>Выполнение работ по капитальному ремонту/ реконструкции/модернизации</w:t>
            </w:r>
            <w:r w:rsidRPr="00663EBC">
              <w:rPr>
                <w:rFonts w:ascii="Times New Roman" w:hAnsi="Times New Roman"/>
                <w:color w:val="000000"/>
              </w:rPr>
              <w:t xml:space="preserve"> систем водоснабжения и водоотведения</w:t>
            </w:r>
          </w:p>
        </w:tc>
        <w:tc>
          <w:tcPr>
            <w:tcW w:w="720" w:type="dxa"/>
          </w:tcPr>
          <w:p w:rsidR="00423D48" w:rsidRPr="00663EBC" w:rsidRDefault="00423D48" w:rsidP="008F0E2C">
            <w:pPr>
              <w:jc w:val="center"/>
              <w:rPr>
                <w:color w:val="000000"/>
                <w:sz w:val="20"/>
                <w:szCs w:val="20"/>
              </w:rPr>
            </w:pPr>
            <w:r w:rsidRPr="00663EBC">
              <w:rPr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900" w:type="dxa"/>
          </w:tcPr>
          <w:p w:rsidR="00423D48" w:rsidRPr="00663EBC" w:rsidRDefault="00423D48" w:rsidP="008F0E2C">
            <w:pPr>
              <w:rPr>
                <w:color w:val="000000"/>
                <w:sz w:val="20"/>
                <w:szCs w:val="20"/>
              </w:rPr>
            </w:pPr>
            <w:r w:rsidRPr="00663EBC">
              <w:rPr>
                <w:rStyle w:val="WW8Num2z1"/>
                <w:color w:val="000000"/>
                <w:sz w:val="20"/>
                <w:szCs w:val="20"/>
              </w:rPr>
              <w:t>УГХ</w:t>
            </w:r>
          </w:p>
        </w:tc>
        <w:tc>
          <w:tcPr>
            <w:tcW w:w="720" w:type="dxa"/>
          </w:tcPr>
          <w:p w:rsidR="00423D48" w:rsidRPr="00663EBC" w:rsidRDefault="00423D48" w:rsidP="00451B69">
            <w:pPr>
              <w:jc w:val="center"/>
              <w:rPr>
                <w:rStyle w:val="WW-Absatz-Standardschriftart1111"/>
                <w:color w:val="000000"/>
                <w:sz w:val="20"/>
                <w:szCs w:val="20"/>
              </w:rPr>
            </w:pPr>
            <w:r w:rsidRPr="00663EBC">
              <w:rPr>
                <w:rStyle w:val="WW-Absatz-Standardschriftart1111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423D48" w:rsidRPr="00663EBC" w:rsidRDefault="00423D48" w:rsidP="00451B69">
            <w:pPr>
              <w:jc w:val="center"/>
              <w:rPr>
                <w:color w:val="000000"/>
                <w:sz w:val="20"/>
                <w:szCs w:val="20"/>
              </w:rPr>
            </w:pPr>
            <w:r w:rsidRPr="00663EBC">
              <w:rPr>
                <w:rStyle w:val="WW-Absatz-Standardschriftart1111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color w:val="000000"/>
                <w:sz w:val="20"/>
                <w:szCs w:val="20"/>
              </w:rPr>
            </w:pPr>
            <w:r w:rsidRPr="00663EBC">
              <w:rPr>
                <w:rStyle w:val="WW-Absatz-Standardschriftart1111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color w:val="000000"/>
                <w:sz w:val="20"/>
                <w:szCs w:val="20"/>
              </w:rPr>
            </w:pPr>
            <w:r w:rsidRPr="00663EBC">
              <w:rPr>
                <w:rStyle w:val="WW-Absatz-Standardschriftart1111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color w:val="000000"/>
                <w:sz w:val="20"/>
                <w:szCs w:val="20"/>
              </w:rPr>
            </w:pPr>
            <w:r w:rsidRPr="00663EBC">
              <w:rPr>
                <w:rStyle w:val="WW-Absatz-Standardschriftart1111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423D48" w:rsidRPr="00663EBC" w:rsidRDefault="00423D48" w:rsidP="00451B69">
            <w:pPr>
              <w:jc w:val="center"/>
              <w:rPr>
                <w:color w:val="000000"/>
                <w:sz w:val="20"/>
                <w:szCs w:val="20"/>
              </w:rPr>
            </w:pPr>
            <w:r w:rsidRPr="00663EBC">
              <w:rPr>
                <w:rStyle w:val="WW-Absatz-Standardschriftart1111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52" w:type="dxa"/>
          </w:tcPr>
          <w:p w:rsidR="00423D48" w:rsidRPr="00663EBC" w:rsidRDefault="00423D48" w:rsidP="00451B69">
            <w:pPr>
              <w:jc w:val="center"/>
              <w:rPr>
                <w:color w:val="000000"/>
                <w:sz w:val="20"/>
                <w:szCs w:val="20"/>
              </w:rPr>
            </w:pPr>
            <w:r w:rsidRPr="00663EBC">
              <w:rPr>
                <w:rStyle w:val="WW-Absatz-Standardschriftart1111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color w:val="000000"/>
                <w:sz w:val="20"/>
                <w:szCs w:val="20"/>
              </w:rPr>
            </w:pPr>
            <w:r w:rsidRPr="00663EBC">
              <w:rPr>
                <w:rStyle w:val="WW-Absatz-Standardschriftart1111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52" w:type="dxa"/>
          </w:tcPr>
          <w:p w:rsidR="00423D48" w:rsidRPr="00663EBC" w:rsidRDefault="00423D48" w:rsidP="00451B69">
            <w:pPr>
              <w:jc w:val="center"/>
              <w:rPr>
                <w:color w:val="000000"/>
                <w:sz w:val="20"/>
                <w:szCs w:val="20"/>
              </w:rPr>
            </w:pPr>
            <w:r w:rsidRPr="00663EBC">
              <w:rPr>
                <w:rStyle w:val="WW-Absatz-Standardschriftart1111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51" w:type="dxa"/>
          </w:tcPr>
          <w:p w:rsidR="00423D48" w:rsidRPr="00663EBC" w:rsidRDefault="00423D48" w:rsidP="00451B69">
            <w:pPr>
              <w:jc w:val="center"/>
              <w:rPr>
                <w:color w:val="000000"/>
                <w:sz w:val="20"/>
                <w:szCs w:val="20"/>
              </w:rPr>
            </w:pPr>
            <w:r w:rsidRPr="00663EBC">
              <w:rPr>
                <w:rStyle w:val="WW-Absatz-Standardschriftart1111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65" w:type="dxa"/>
          </w:tcPr>
          <w:p w:rsidR="00423D48" w:rsidRPr="00663EBC" w:rsidRDefault="00423D48" w:rsidP="00451B69">
            <w:pPr>
              <w:jc w:val="center"/>
              <w:rPr>
                <w:color w:val="000000"/>
                <w:sz w:val="20"/>
                <w:szCs w:val="20"/>
              </w:rPr>
            </w:pPr>
            <w:r w:rsidRPr="00663EBC">
              <w:rPr>
                <w:rStyle w:val="WW-Absatz-Standardschriftart1111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0" w:type="dxa"/>
          </w:tcPr>
          <w:p w:rsidR="00423D48" w:rsidRPr="00663EBC" w:rsidRDefault="00423D48" w:rsidP="00451B69">
            <w:pPr>
              <w:jc w:val="center"/>
              <w:rPr>
                <w:color w:val="000000"/>
                <w:sz w:val="20"/>
                <w:szCs w:val="20"/>
              </w:rPr>
            </w:pPr>
            <w:r w:rsidRPr="00663EBC">
              <w:rPr>
                <w:rStyle w:val="WW-Absatz-Standardschriftart1111"/>
                <w:color w:val="000000"/>
                <w:sz w:val="20"/>
                <w:szCs w:val="20"/>
              </w:rPr>
              <w:t>100</w:t>
            </w:r>
          </w:p>
        </w:tc>
      </w:tr>
      <w:tr w:rsidR="00423D48" w:rsidRPr="0056507A" w:rsidTr="0041520E">
        <w:tc>
          <w:tcPr>
            <w:tcW w:w="468" w:type="dxa"/>
          </w:tcPr>
          <w:p w:rsidR="00423D48" w:rsidRPr="00663EBC" w:rsidRDefault="00423D48" w:rsidP="004E00F1">
            <w:pPr>
              <w:numPr>
                <w:ilvl w:val="0"/>
                <w:numId w:val="14"/>
              </w:numPr>
              <w:tabs>
                <w:tab w:val="clear" w:pos="1080"/>
                <w:tab w:val="num" w:pos="360"/>
              </w:tabs>
              <w:suppressAutoHyphens/>
              <w:ind w:left="0" w:firstLine="0"/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</w:tcPr>
          <w:p w:rsidR="00423D48" w:rsidRPr="00663EBC" w:rsidRDefault="00423D48" w:rsidP="003B4923">
            <w:pPr>
              <w:pStyle w:val="ListParagraph"/>
              <w:tabs>
                <w:tab w:val="left" w:pos="570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Снижение д</w:t>
            </w:r>
            <w:r w:rsidRPr="00663EBC">
              <w:rPr>
                <w:rFonts w:ascii="Times New Roman" w:hAnsi="Times New Roman"/>
                <w:color w:val="000000"/>
                <w:lang w:eastAsia="en-US"/>
              </w:rPr>
              <w:t>ол</w:t>
            </w:r>
            <w:r>
              <w:rPr>
                <w:rFonts w:ascii="Times New Roman" w:hAnsi="Times New Roman"/>
                <w:color w:val="000000"/>
                <w:lang w:eastAsia="en-US"/>
              </w:rPr>
              <w:t>и</w:t>
            </w:r>
            <w:r w:rsidRPr="00663EBC">
              <w:rPr>
                <w:rFonts w:ascii="Times New Roman" w:hAnsi="Times New Roman"/>
                <w:color w:val="000000"/>
                <w:lang w:eastAsia="en-US"/>
              </w:rPr>
              <w:t xml:space="preserve"> проб питьевой воды, не соответствующих установленным требованиям </w:t>
            </w:r>
          </w:p>
        </w:tc>
        <w:tc>
          <w:tcPr>
            <w:tcW w:w="720" w:type="dxa"/>
          </w:tcPr>
          <w:p w:rsidR="00423D48" w:rsidRPr="00663EBC" w:rsidRDefault="00423D48" w:rsidP="00802D98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 w:rsidRPr="00663EBC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900" w:type="dxa"/>
          </w:tcPr>
          <w:p w:rsidR="00423D48" w:rsidRPr="00663EBC" w:rsidRDefault="00423D48">
            <w:pPr>
              <w:rPr>
                <w:color w:val="000000"/>
                <w:sz w:val="20"/>
                <w:szCs w:val="20"/>
              </w:rPr>
            </w:pPr>
            <w:r w:rsidRPr="00663EBC">
              <w:rPr>
                <w:rStyle w:val="WW8Num2z1"/>
                <w:color w:val="000000"/>
                <w:sz w:val="20"/>
                <w:szCs w:val="20"/>
              </w:rPr>
              <w:t>УГХ</w:t>
            </w:r>
          </w:p>
        </w:tc>
        <w:tc>
          <w:tcPr>
            <w:tcW w:w="720" w:type="dxa"/>
          </w:tcPr>
          <w:p w:rsidR="00423D48" w:rsidRDefault="00423D48" w:rsidP="005439E6">
            <w:pPr>
              <w:jc w:val="center"/>
            </w:pPr>
            <w:r w:rsidRPr="006009B1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23D48" w:rsidRDefault="00423D48" w:rsidP="005439E6">
            <w:pPr>
              <w:jc w:val="center"/>
            </w:pPr>
            <w:r w:rsidRPr="006009B1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Default="00423D48" w:rsidP="005439E6">
            <w:pPr>
              <w:jc w:val="center"/>
            </w:pPr>
            <w:r w:rsidRPr="006009B1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Default="00423D48" w:rsidP="005439E6">
            <w:pPr>
              <w:jc w:val="center"/>
            </w:pPr>
            <w:r w:rsidRPr="006009B1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Default="00423D48" w:rsidP="005439E6">
            <w:pPr>
              <w:jc w:val="center"/>
            </w:pPr>
            <w:r w:rsidRPr="006009B1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23D48" w:rsidRDefault="00423D48" w:rsidP="005439E6">
            <w:pPr>
              <w:jc w:val="center"/>
            </w:pPr>
            <w:r w:rsidRPr="006009B1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2" w:type="dxa"/>
          </w:tcPr>
          <w:p w:rsidR="00423D48" w:rsidRDefault="00423D48" w:rsidP="005439E6">
            <w:pPr>
              <w:jc w:val="center"/>
            </w:pPr>
            <w:r w:rsidRPr="006009B1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Default="00423D48" w:rsidP="005439E6">
            <w:pPr>
              <w:jc w:val="center"/>
            </w:pPr>
            <w:r w:rsidRPr="006009B1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2" w:type="dxa"/>
          </w:tcPr>
          <w:p w:rsidR="00423D48" w:rsidRDefault="00423D48" w:rsidP="005439E6">
            <w:pPr>
              <w:jc w:val="center"/>
            </w:pPr>
            <w:r w:rsidRPr="006009B1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1" w:type="dxa"/>
          </w:tcPr>
          <w:p w:rsidR="00423D48" w:rsidRPr="00663EBC" w:rsidRDefault="00423D48" w:rsidP="00451B69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Pr="00663EBC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65" w:type="dxa"/>
          </w:tcPr>
          <w:p w:rsidR="00423D48" w:rsidRPr="00663EBC" w:rsidRDefault="00423D48" w:rsidP="00451B69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Pr="00663EBC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dxa"/>
          </w:tcPr>
          <w:p w:rsidR="00423D48" w:rsidRPr="00663EBC" w:rsidRDefault="00423D48" w:rsidP="00451B69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Pr="00663EBC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423D48" w:rsidRPr="0056507A" w:rsidTr="0041520E">
        <w:tc>
          <w:tcPr>
            <w:tcW w:w="468" w:type="dxa"/>
          </w:tcPr>
          <w:p w:rsidR="00423D48" w:rsidRPr="00663EBC" w:rsidRDefault="00423D48" w:rsidP="004E00F1">
            <w:pPr>
              <w:numPr>
                <w:ilvl w:val="0"/>
                <w:numId w:val="14"/>
              </w:numPr>
              <w:tabs>
                <w:tab w:val="clear" w:pos="1080"/>
                <w:tab w:val="num" w:pos="360"/>
              </w:tabs>
              <w:suppressAutoHyphens/>
              <w:ind w:left="0" w:firstLine="0"/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</w:tcPr>
          <w:p w:rsidR="00423D48" w:rsidRPr="00663EBC" w:rsidRDefault="00423D48" w:rsidP="003B4923">
            <w:pPr>
              <w:pStyle w:val="ListParagraph"/>
              <w:tabs>
                <w:tab w:val="left" w:pos="570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Снижение д</w:t>
            </w:r>
            <w:r w:rsidRPr="00663EBC">
              <w:rPr>
                <w:rFonts w:ascii="Times New Roman" w:hAnsi="Times New Roman"/>
                <w:color w:val="000000"/>
              </w:rPr>
              <w:t>ол</w:t>
            </w:r>
            <w:r>
              <w:rPr>
                <w:rFonts w:ascii="Times New Roman" w:hAnsi="Times New Roman"/>
                <w:color w:val="000000"/>
              </w:rPr>
              <w:t>и</w:t>
            </w:r>
            <w:r w:rsidRPr="00663EBC">
              <w:rPr>
                <w:rFonts w:ascii="Times New Roman" w:hAnsi="Times New Roman"/>
                <w:color w:val="000000"/>
              </w:rPr>
              <w:t xml:space="preserve"> ветхих сетей, подлежащих замене на пл. 17</w:t>
            </w:r>
          </w:p>
        </w:tc>
        <w:tc>
          <w:tcPr>
            <w:tcW w:w="720" w:type="dxa"/>
          </w:tcPr>
          <w:p w:rsidR="00423D48" w:rsidRPr="00663EBC" w:rsidRDefault="00423D48" w:rsidP="00802D98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 w:rsidRPr="00663EBC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00" w:type="dxa"/>
          </w:tcPr>
          <w:p w:rsidR="00423D48" w:rsidRPr="00663EBC" w:rsidRDefault="00423D48">
            <w:pPr>
              <w:rPr>
                <w:color w:val="000000"/>
                <w:sz w:val="20"/>
                <w:szCs w:val="20"/>
              </w:rPr>
            </w:pPr>
            <w:r w:rsidRPr="00663EBC">
              <w:rPr>
                <w:rStyle w:val="WW8Num2z1"/>
                <w:color w:val="000000"/>
                <w:sz w:val="20"/>
                <w:szCs w:val="20"/>
              </w:rPr>
              <w:t>УГХ</w:t>
            </w:r>
          </w:p>
        </w:tc>
        <w:tc>
          <w:tcPr>
            <w:tcW w:w="720" w:type="dxa"/>
          </w:tcPr>
          <w:p w:rsidR="00423D48" w:rsidRPr="00663EBC" w:rsidRDefault="00423D48" w:rsidP="00857111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23D48" w:rsidRPr="00663EBC" w:rsidRDefault="00423D48" w:rsidP="00857111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857111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857111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857111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23D48" w:rsidRPr="00663EBC" w:rsidRDefault="00423D48" w:rsidP="00857111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2" w:type="dxa"/>
          </w:tcPr>
          <w:p w:rsidR="00423D48" w:rsidRPr="00663EBC" w:rsidRDefault="00423D48" w:rsidP="00857111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857111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2" w:type="dxa"/>
          </w:tcPr>
          <w:p w:rsidR="00423D48" w:rsidRPr="00663EBC" w:rsidRDefault="00423D48" w:rsidP="00857111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51" w:type="dxa"/>
          </w:tcPr>
          <w:p w:rsidR="00423D48" w:rsidRPr="00663EBC" w:rsidRDefault="00423D48" w:rsidP="00857111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65" w:type="dxa"/>
          </w:tcPr>
          <w:p w:rsidR="00423D48" w:rsidRPr="00663EBC" w:rsidRDefault="00423D48" w:rsidP="00857111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700" w:type="dxa"/>
          </w:tcPr>
          <w:p w:rsidR="00423D48" w:rsidRPr="00663EBC" w:rsidRDefault="00423D48" w:rsidP="00857111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Pr="00663EBC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423D48" w:rsidRPr="0056507A" w:rsidTr="0041520E">
        <w:tc>
          <w:tcPr>
            <w:tcW w:w="468" w:type="dxa"/>
          </w:tcPr>
          <w:p w:rsidR="00423D48" w:rsidRPr="00663EBC" w:rsidRDefault="00423D48" w:rsidP="004E00F1">
            <w:pPr>
              <w:numPr>
                <w:ilvl w:val="0"/>
                <w:numId w:val="14"/>
              </w:numPr>
              <w:tabs>
                <w:tab w:val="clear" w:pos="1080"/>
                <w:tab w:val="num" w:pos="360"/>
              </w:tabs>
              <w:suppressAutoHyphens/>
              <w:ind w:left="0" w:firstLine="0"/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</w:tcPr>
          <w:p w:rsidR="00423D48" w:rsidRPr="00663EBC" w:rsidRDefault="00423D48" w:rsidP="003B4923">
            <w:pPr>
              <w:pStyle w:val="ListParagraph"/>
              <w:tabs>
                <w:tab w:val="left" w:pos="570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Снижение и</w:t>
            </w:r>
            <w:r w:rsidRPr="00663EBC">
              <w:rPr>
                <w:rFonts w:ascii="Times New Roman" w:hAnsi="Times New Roman"/>
                <w:color w:val="000000"/>
              </w:rPr>
              <w:t>знос</w:t>
            </w:r>
            <w:r>
              <w:rPr>
                <w:rFonts w:ascii="Times New Roman" w:hAnsi="Times New Roman"/>
                <w:color w:val="000000"/>
              </w:rPr>
              <w:t>а</w:t>
            </w:r>
            <w:r w:rsidRPr="00663EBC">
              <w:rPr>
                <w:rFonts w:ascii="Times New Roman" w:hAnsi="Times New Roman"/>
                <w:color w:val="000000"/>
              </w:rPr>
              <w:t xml:space="preserve"> оборудования насосных станций 1А, 2А, 3Б</w:t>
            </w:r>
          </w:p>
        </w:tc>
        <w:tc>
          <w:tcPr>
            <w:tcW w:w="720" w:type="dxa"/>
          </w:tcPr>
          <w:p w:rsidR="00423D48" w:rsidRPr="00663EBC" w:rsidRDefault="00423D48" w:rsidP="008A0616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 w:rsidRPr="00663EBC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00" w:type="dxa"/>
          </w:tcPr>
          <w:p w:rsidR="00423D48" w:rsidRPr="00663EBC" w:rsidRDefault="00423D48" w:rsidP="008A0616">
            <w:pPr>
              <w:rPr>
                <w:color w:val="000000"/>
                <w:sz w:val="20"/>
                <w:szCs w:val="20"/>
              </w:rPr>
            </w:pPr>
            <w:r w:rsidRPr="00663EBC">
              <w:rPr>
                <w:rStyle w:val="WW8Num2z1"/>
                <w:color w:val="000000"/>
                <w:sz w:val="20"/>
                <w:szCs w:val="20"/>
              </w:rPr>
              <w:t>УГХ</w:t>
            </w:r>
          </w:p>
        </w:tc>
        <w:tc>
          <w:tcPr>
            <w:tcW w:w="720" w:type="dxa"/>
          </w:tcPr>
          <w:p w:rsidR="00423D48" w:rsidRPr="00663EBC" w:rsidRDefault="00423D48" w:rsidP="00451B69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23D48" w:rsidRPr="00663EBC" w:rsidRDefault="00423D48" w:rsidP="00451B69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23D48" w:rsidRPr="00663EBC" w:rsidRDefault="00423D48" w:rsidP="00451B69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2" w:type="dxa"/>
          </w:tcPr>
          <w:p w:rsidR="00423D48" w:rsidRPr="00663EBC" w:rsidRDefault="00423D48" w:rsidP="00451B69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2" w:type="dxa"/>
          </w:tcPr>
          <w:p w:rsidR="00423D48" w:rsidRPr="00663EBC" w:rsidRDefault="00423D48" w:rsidP="00451B69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51" w:type="dxa"/>
          </w:tcPr>
          <w:p w:rsidR="00423D48" w:rsidRPr="00663EBC" w:rsidRDefault="00423D48" w:rsidP="00451B69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65" w:type="dxa"/>
          </w:tcPr>
          <w:p w:rsidR="00423D48" w:rsidRPr="00663EBC" w:rsidRDefault="00423D48" w:rsidP="00451B69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700" w:type="dxa"/>
          </w:tcPr>
          <w:p w:rsidR="00423D48" w:rsidRPr="00663EBC" w:rsidRDefault="00423D48" w:rsidP="00451B69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Pr="00663EBC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423D48" w:rsidRPr="0056507A" w:rsidTr="0041520E">
        <w:tc>
          <w:tcPr>
            <w:tcW w:w="468" w:type="dxa"/>
          </w:tcPr>
          <w:p w:rsidR="00423D48" w:rsidRPr="00663EBC" w:rsidRDefault="00423D48" w:rsidP="004E00F1">
            <w:pPr>
              <w:numPr>
                <w:ilvl w:val="0"/>
                <w:numId w:val="14"/>
              </w:numPr>
              <w:tabs>
                <w:tab w:val="clear" w:pos="1080"/>
                <w:tab w:val="num" w:pos="360"/>
              </w:tabs>
              <w:suppressAutoHyphens/>
              <w:ind w:left="0" w:firstLine="0"/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</w:tcPr>
          <w:p w:rsidR="00423D48" w:rsidRPr="00663EBC" w:rsidRDefault="00423D48" w:rsidP="003B4923">
            <w:pPr>
              <w:pStyle w:val="ListParagraph"/>
              <w:tabs>
                <w:tab w:val="left" w:pos="570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Снижение и</w:t>
            </w:r>
            <w:r w:rsidRPr="00663EBC">
              <w:rPr>
                <w:rFonts w:ascii="Times New Roman" w:hAnsi="Times New Roman"/>
                <w:color w:val="000000"/>
              </w:rPr>
              <w:t>знос</w:t>
            </w:r>
            <w:r>
              <w:rPr>
                <w:rFonts w:ascii="Times New Roman" w:hAnsi="Times New Roman"/>
                <w:color w:val="000000"/>
              </w:rPr>
              <w:t>а</w:t>
            </w:r>
            <w:r w:rsidRPr="00663EBC">
              <w:rPr>
                <w:rFonts w:ascii="Times New Roman" w:hAnsi="Times New Roman"/>
                <w:color w:val="000000"/>
              </w:rPr>
              <w:t xml:space="preserve"> оборудования канализационных насосных станций 1А, 1Б, 3Б</w:t>
            </w:r>
          </w:p>
        </w:tc>
        <w:tc>
          <w:tcPr>
            <w:tcW w:w="720" w:type="dxa"/>
          </w:tcPr>
          <w:p w:rsidR="00423D48" w:rsidRPr="00663EBC" w:rsidRDefault="00423D48" w:rsidP="008A0616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 w:rsidRPr="00663EBC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00" w:type="dxa"/>
          </w:tcPr>
          <w:p w:rsidR="00423D48" w:rsidRPr="00663EBC" w:rsidRDefault="00423D48" w:rsidP="008A0616">
            <w:pPr>
              <w:rPr>
                <w:color w:val="000000"/>
                <w:sz w:val="20"/>
                <w:szCs w:val="20"/>
              </w:rPr>
            </w:pPr>
            <w:r w:rsidRPr="00663EBC">
              <w:rPr>
                <w:rStyle w:val="WW8Num2z1"/>
                <w:color w:val="000000"/>
                <w:sz w:val="20"/>
                <w:szCs w:val="20"/>
              </w:rPr>
              <w:t>УГХ</w:t>
            </w:r>
          </w:p>
        </w:tc>
        <w:tc>
          <w:tcPr>
            <w:tcW w:w="720" w:type="dxa"/>
          </w:tcPr>
          <w:p w:rsidR="00423D48" w:rsidRPr="00663EBC" w:rsidRDefault="00423D48" w:rsidP="00857111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23D48" w:rsidRPr="00663EBC" w:rsidRDefault="00423D48" w:rsidP="00857111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857111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857111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857111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23D48" w:rsidRPr="00663EBC" w:rsidRDefault="00423D48" w:rsidP="00857111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2" w:type="dxa"/>
          </w:tcPr>
          <w:p w:rsidR="00423D48" w:rsidRPr="00663EBC" w:rsidRDefault="00423D48" w:rsidP="00857111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857111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2" w:type="dxa"/>
          </w:tcPr>
          <w:p w:rsidR="00423D48" w:rsidRPr="00663EBC" w:rsidRDefault="00423D48" w:rsidP="00857111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51" w:type="dxa"/>
          </w:tcPr>
          <w:p w:rsidR="00423D48" w:rsidRPr="00663EBC" w:rsidRDefault="00423D48" w:rsidP="00857111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65" w:type="dxa"/>
          </w:tcPr>
          <w:p w:rsidR="00423D48" w:rsidRPr="00663EBC" w:rsidRDefault="00423D48" w:rsidP="00857111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700" w:type="dxa"/>
          </w:tcPr>
          <w:p w:rsidR="00423D48" w:rsidRPr="00663EBC" w:rsidRDefault="00423D48" w:rsidP="00857111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Pr="00663EBC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423D48" w:rsidRPr="0056507A" w:rsidTr="0041520E">
        <w:tc>
          <w:tcPr>
            <w:tcW w:w="468" w:type="dxa"/>
          </w:tcPr>
          <w:p w:rsidR="00423D48" w:rsidRPr="00663EBC" w:rsidRDefault="00423D48" w:rsidP="004E00F1">
            <w:pPr>
              <w:numPr>
                <w:ilvl w:val="0"/>
                <w:numId w:val="14"/>
              </w:numPr>
              <w:tabs>
                <w:tab w:val="clear" w:pos="1080"/>
                <w:tab w:val="num" w:pos="360"/>
              </w:tabs>
              <w:suppressAutoHyphens/>
              <w:ind w:left="0" w:firstLine="0"/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</w:tcPr>
          <w:p w:rsidR="00423D48" w:rsidRPr="00663EBC" w:rsidRDefault="00423D48" w:rsidP="003B4923">
            <w:pPr>
              <w:pStyle w:val="ListParagraph"/>
              <w:tabs>
                <w:tab w:val="left" w:pos="570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Снижение и</w:t>
            </w:r>
            <w:r w:rsidRPr="00663EBC">
              <w:rPr>
                <w:rFonts w:ascii="Times New Roman" w:hAnsi="Times New Roman"/>
                <w:color w:val="000000"/>
              </w:rPr>
              <w:t>знос</w:t>
            </w:r>
            <w:r>
              <w:rPr>
                <w:rFonts w:ascii="Times New Roman" w:hAnsi="Times New Roman"/>
                <w:color w:val="000000"/>
              </w:rPr>
              <w:t>а</w:t>
            </w:r>
            <w:r w:rsidRPr="00663EBC">
              <w:rPr>
                <w:rFonts w:ascii="Times New Roman" w:hAnsi="Times New Roman"/>
                <w:color w:val="000000"/>
              </w:rPr>
              <w:t xml:space="preserve"> напорного коллектора КНС </w:t>
            </w:r>
            <w:r w:rsidRPr="00663EBC">
              <w:rPr>
                <w:rFonts w:ascii="Times New Roman" w:hAnsi="Times New Roman"/>
                <w:color w:val="000000"/>
                <w:lang w:val="en-US"/>
              </w:rPr>
              <w:t>III</w:t>
            </w:r>
            <w:r w:rsidRPr="00663EBC">
              <w:rPr>
                <w:rFonts w:ascii="Times New Roman" w:hAnsi="Times New Roman"/>
                <w:color w:val="000000"/>
              </w:rPr>
              <w:t>- 3 очереди</w:t>
            </w:r>
          </w:p>
        </w:tc>
        <w:tc>
          <w:tcPr>
            <w:tcW w:w="720" w:type="dxa"/>
          </w:tcPr>
          <w:p w:rsidR="00423D48" w:rsidRPr="00663EBC" w:rsidRDefault="00423D48" w:rsidP="008A0616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 w:rsidRPr="00663EBC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00" w:type="dxa"/>
          </w:tcPr>
          <w:p w:rsidR="00423D48" w:rsidRPr="00663EBC" w:rsidRDefault="00423D48" w:rsidP="008A0616">
            <w:pPr>
              <w:rPr>
                <w:color w:val="000000"/>
                <w:sz w:val="20"/>
                <w:szCs w:val="20"/>
              </w:rPr>
            </w:pPr>
            <w:r w:rsidRPr="00663EBC">
              <w:rPr>
                <w:rStyle w:val="WW8Num2z1"/>
                <w:color w:val="000000"/>
                <w:sz w:val="20"/>
                <w:szCs w:val="20"/>
              </w:rPr>
              <w:t>УГХ</w:t>
            </w:r>
          </w:p>
        </w:tc>
        <w:tc>
          <w:tcPr>
            <w:tcW w:w="720" w:type="dxa"/>
          </w:tcPr>
          <w:p w:rsidR="00423D48" w:rsidRPr="00663EBC" w:rsidRDefault="00423D48" w:rsidP="00451B69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23D48" w:rsidRPr="00663EBC" w:rsidRDefault="00423D48" w:rsidP="00451B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23D48" w:rsidRPr="00663EBC" w:rsidRDefault="00423D48" w:rsidP="00451B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52" w:type="dxa"/>
          </w:tcPr>
          <w:p w:rsidR="00423D48" w:rsidRPr="00663EBC" w:rsidRDefault="00423D48" w:rsidP="00451B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52" w:type="dxa"/>
          </w:tcPr>
          <w:p w:rsidR="00423D48" w:rsidRPr="00663EBC" w:rsidRDefault="00423D48" w:rsidP="00451B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51" w:type="dxa"/>
          </w:tcPr>
          <w:p w:rsidR="00423D48" w:rsidRPr="00663EBC" w:rsidRDefault="00423D48" w:rsidP="00451B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765" w:type="dxa"/>
          </w:tcPr>
          <w:p w:rsidR="00423D48" w:rsidRPr="00663EBC" w:rsidRDefault="00423D48" w:rsidP="00451B6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700" w:type="dxa"/>
          </w:tcPr>
          <w:p w:rsidR="00423D48" w:rsidRPr="00663EBC" w:rsidRDefault="00423D48" w:rsidP="00451B69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Pr="00663EBC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423D48" w:rsidRPr="0056507A" w:rsidTr="0041520E">
        <w:tc>
          <w:tcPr>
            <w:tcW w:w="468" w:type="dxa"/>
          </w:tcPr>
          <w:p w:rsidR="00423D48" w:rsidRPr="00663EBC" w:rsidRDefault="00423D48" w:rsidP="004E00F1">
            <w:pPr>
              <w:numPr>
                <w:ilvl w:val="0"/>
                <w:numId w:val="14"/>
              </w:numPr>
              <w:tabs>
                <w:tab w:val="clear" w:pos="1080"/>
                <w:tab w:val="num" w:pos="360"/>
              </w:tabs>
              <w:suppressAutoHyphens/>
              <w:ind w:left="0" w:firstLine="0"/>
              <w:jc w:val="center"/>
              <w:rPr>
                <w:rStyle w:val="ListParagraphChar"/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4500" w:type="dxa"/>
          </w:tcPr>
          <w:p w:rsidR="00423D48" w:rsidRPr="00663EBC" w:rsidRDefault="00423D48" w:rsidP="003B4923">
            <w:pPr>
              <w:pStyle w:val="ListParagraph"/>
              <w:tabs>
                <w:tab w:val="left" w:pos="570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</w:rPr>
            </w:pPr>
            <w:r w:rsidRPr="00663EBC">
              <w:rPr>
                <w:rFonts w:ascii="Times New Roman" w:hAnsi="Times New Roman"/>
                <w:color w:val="000000"/>
              </w:rPr>
              <w:t>Снижение минерализации питьевой воды</w:t>
            </w:r>
          </w:p>
        </w:tc>
        <w:tc>
          <w:tcPr>
            <w:tcW w:w="720" w:type="dxa"/>
          </w:tcPr>
          <w:p w:rsidR="00423D48" w:rsidRPr="00663EBC" w:rsidRDefault="00423D48" w:rsidP="008A0616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 w:rsidRPr="00663EBC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млг/л</w:t>
            </w:r>
          </w:p>
        </w:tc>
        <w:tc>
          <w:tcPr>
            <w:tcW w:w="900" w:type="dxa"/>
          </w:tcPr>
          <w:p w:rsidR="00423D48" w:rsidRPr="00663EBC" w:rsidRDefault="00423D48" w:rsidP="008A0616">
            <w:pPr>
              <w:rPr>
                <w:rStyle w:val="WW8Num2z1"/>
                <w:color w:val="000000"/>
                <w:sz w:val="20"/>
                <w:szCs w:val="20"/>
              </w:rPr>
            </w:pPr>
            <w:r w:rsidRPr="00663EBC">
              <w:rPr>
                <w:rStyle w:val="WW8Num2z1"/>
                <w:color w:val="000000"/>
                <w:sz w:val="20"/>
                <w:szCs w:val="20"/>
              </w:rPr>
              <w:t>УГХ</w:t>
            </w:r>
          </w:p>
        </w:tc>
        <w:tc>
          <w:tcPr>
            <w:tcW w:w="720" w:type="dxa"/>
          </w:tcPr>
          <w:p w:rsidR="00423D48" w:rsidRPr="00663EBC" w:rsidRDefault="00423D48" w:rsidP="00451B69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 w:rsidRPr="00663EBC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08" w:type="dxa"/>
          </w:tcPr>
          <w:p w:rsidR="00423D48" w:rsidRPr="00663EBC" w:rsidRDefault="00423D48" w:rsidP="00451B69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 w:rsidRPr="00663EBC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998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 w:rsidRPr="00663EBC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1166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 w:rsidRPr="00663EBC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1166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 w:rsidRPr="00663EBC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1108</w:t>
            </w:r>
          </w:p>
        </w:tc>
        <w:tc>
          <w:tcPr>
            <w:tcW w:w="708" w:type="dxa"/>
          </w:tcPr>
          <w:p w:rsidR="00423D48" w:rsidRPr="00663EBC" w:rsidRDefault="00423D48" w:rsidP="00451B69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 w:rsidRPr="00663EBC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1108</w:t>
            </w:r>
          </w:p>
        </w:tc>
        <w:tc>
          <w:tcPr>
            <w:tcW w:w="752" w:type="dxa"/>
          </w:tcPr>
          <w:p w:rsidR="00423D48" w:rsidRPr="00663EBC" w:rsidRDefault="00423D48" w:rsidP="00451B69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 w:rsidRPr="00663EBC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1130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 w:rsidRPr="00663EBC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1130</w:t>
            </w:r>
          </w:p>
        </w:tc>
        <w:tc>
          <w:tcPr>
            <w:tcW w:w="752" w:type="dxa"/>
          </w:tcPr>
          <w:p w:rsidR="00423D48" w:rsidRPr="00663EBC" w:rsidRDefault="00423D48" w:rsidP="00451B69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 w:rsidRPr="00663EBC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1130</w:t>
            </w:r>
          </w:p>
        </w:tc>
        <w:tc>
          <w:tcPr>
            <w:tcW w:w="751" w:type="dxa"/>
          </w:tcPr>
          <w:p w:rsidR="00423D48" w:rsidRPr="00663EBC" w:rsidRDefault="00423D48" w:rsidP="00451B69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 w:rsidRPr="00663EBC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765" w:type="dxa"/>
          </w:tcPr>
          <w:p w:rsidR="00423D48" w:rsidRPr="00663EBC" w:rsidRDefault="00423D48" w:rsidP="00451B69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 w:rsidRPr="00663EBC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700" w:type="dxa"/>
          </w:tcPr>
          <w:p w:rsidR="00423D48" w:rsidRPr="00663EBC" w:rsidRDefault="00423D48" w:rsidP="00451B69">
            <w:pPr>
              <w:jc w:val="center"/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</w:pPr>
            <w:r w:rsidRPr="00663EBC">
              <w:rPr>
                <w:rStyle w:val="ListParagraphChar"/>
                <w:rFonts w:ascii="Times New Roman" w:hAnsi="Times New Roman"/>
                <w:color w:val="000000"/>
                <w:sz w:val="20"/>
                <w:szCs w:val="20"/>
              </w:rPr>
              <w:t>900</w:t>
            </w:r>
          </w:p>
        </w:tc>
      </w:tr>
      <w:tr w:rsidR="00423D48" w:rsidRPr="0056507A" w:rsidTr="0041520E">
        <w:tc>
          <w:tcPr>
            <w:tcW w:w="468" w:type="dxa"/>
          </w:tcPr>
          <w:p w:rsidR="00423D48" w:rsidRPr="00663EBC" w:rsidRDefault="00423D48" w:rsidP="004E00F1">
            <w:pPr>
              <w:numPr>
                <w:ilvl w:val="0"/>
                <w:numId w:val="14"/>
              </w:numPr>
              <w:tabs>
                <w:tab w:val="clear" w:pos="1080"/>
                <w:tab w:val="num" w:pos="360"/>
              </w:tabs>
              <w:suppressAutoHyphens/>
              <w:ind w:left="0" w:firstLine="0"/>
              <w:jc w:val="center"/>
              <w:rPr>
                <w:rStyle w:val="ListParagraphChar"/>
                <w:rFonts w:ascii="Times New Roman" w:hAnsi="Times New Roman"/>
                <w:color w:val="0000FF"/>
                <w:sz w:val="20"/>
                <w:szCs w:val="20"/>
              </w:rPr>
            </w:pPr>
          </w:p>
        </w:tc>
        <w:tc>
          <w:tcPr>
            <w:tcW w:w="4500" w:type="dxa"/>
          </w:tcPr>
          <w:p w:rsidR="00423D48" w:rsidRPr="00663EBC" w:rsidRDefault="00423D48" w:rsidP="00296285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Выполнение комплексных мероприятий по благоустройству</w:t>
            </w:r>
          </w:p>
        </w:tc>
        <w:tc>
          <w:tcPr>
            <w:tcW w:w="720" w:type="dxa"/>
          </w:tcPr>
          <w:p w:rsidR="00423D48" w:rsidRPr="00663EBC" w:rsidRDefault="00423D48" w:rsidP="0024292B">
            <w:pPr>
              <w:jc w:val="center"/>
              <w:rPr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  <w:lang w:val="en-US"/>
              </w:rPr>
              <w:t>%</w:t>
            </w:r>
          </w:p>
        </w:tc>
        <w:tc>
          <w:tcPr>
            <w:tcW w:w="900" w:type="dxa"/>
          </w:tcPr>
          <w:p w:rsidR="00423D48" w:rsidRPr="00663EBC" w:rsidRDefault="00423D48" w:rsidP="0024292B">
            <w:pPr>
              <w:rPr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УГХ</w:t>
            </w:r>
          </w:p>
        </w:tc>
        <w:tc>
          <w:tcPr>
            <w:tcW w:w="720" w:type="dxa"/>
          </w:tcPr>
          <w:p w:rsidR="00423D48" w:rsidRPr="00663EBC" w:rsidRDefault="00423D48" w:rsidP="0024292B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423D48" w:rsidRPr="00663EBC" w:rsidRDefault="00423D48" w:rsidP="0024292B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23D48" w:rsidRPr="00663EBC" w:rsidRDefault="00423D48" w:rsidP="0024292B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23D48" w:rsidRPr="00663EBC" w:rsidRDefault="00423D48" w:rsidP="0024292B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23D48" w:rsidRPr="00663EBC" w:rsidRDefault="00423D48" w:rsidP="0024292B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423D48" w:rsidRPr="00663EBC" w:rsidRDefault="00423D48" w:rsidP="0024292B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</w:t>
            </w:r>
          </w:p>
        </w:tc>
        <w:tc>
          <w:tcPr>
            <w:tcW w:w="752" w:type="dxa"/>
          </w:tcPr>
          <w:p w:rsidR="00423D48" w:rsidRPr="00663EBC" w:rsidRDefault="00423D48" w:rsidP="0024292B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23D48" w:rsidRPr="00663EBC" w:rsidRDefault="00423D48" w:rsidP="0024292B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</w:t>
            </w:r>
          </w:p>
        </w:tc>
        <w:tc>
          <w:tcPr>
            <w:tcW w:w="752" w:type="dxa"/>
          </w:tcPr>
          <w:p w:rsidR="00423D48" w:rsidRPr="00663EBC" w:rsidRDefault="00423D48" w:rsidP="0024292B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</w:t>
            </w:r>
          </w:p>
        </w:tc>
        <w:tc>
          <w:tcPr>
            <w:tcW w:w="751" w:type="dxa"/>
          </w:tcPr>
          <w:p w:rsidR="00423D48" w:rsidRPr="00663EBC" w:rsidRDefault="00423D48" w:rsidP="0024292B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</w:tcPr>
          <w:p w:rsidR="00423D48" w:rsidRPr="00663EBC" w:rsidRDefault="00423D48" w:rsidP="0024292B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</w:t>
            </w:r>
          </w:p>
        </w:tc>
        <w:tc>
          <w:tcPr>
            <w:tcW w:w="700" w:type="dxa"/>
          </w:tcPr>
          <w:p w:rsidR="00423D48" w:rsidRPr="00663EBC" w:rsidRDefault="00423D48" w:rsidP="0024292B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</w:t>
            </w:r>
          </w:p>
        </w:tc>
      </w:tr>
      <w:tr w:rsidR="00423D48" w:rsidRPr="0056507A" w:rsidTr="0041520E">
        <w:tc>
          <w:tcPr>
            <w:tcW w:w="468" w:type="dxa"/>
          </w:tcPr>
          <w:p w:rsidR="00423D48" w:rsidRPr="00663EBC" w:rsidRDefault="00423D48" w:rsidP="004E00F1">
            <w:pPr>
              <w:numPr>
                <w:ilvl w:val="0"/>
                <w:numId w:val="14"/>
              </w:numPr>
              <w:tabs>
                <w:tab w:val="clear" w:pos="1080"/>
                <w:tab w:val="num" w:pos="360"/>
              </w:tabs>
              <w:suppressAutoHyphens/>
              <w:ind w:left="0" w:firstLine="0"/>
              <w:jc w:val="center"/>
              <w:rPr>
                <w:rStyle w:val="4110"/>
                <w:sz w:val="20"/>
                <w:szCs w:val="20"/>
              </w:rPr>
            </w:pPr>
          </w:p>
        </w:tc>
        <w:tc>
          <w:tcPr>
            <w:tcW w:w="4500" w:type="dxa"/>
          </w:tcPr>
          <w:p w:rsidR="00423D48" w:rsidRPr="00663EBC" w:rsidRDefault="00423D48" w:rsidP="003B4923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Выполнение комплексных мероприятий по содержанию дорожного хозяйства</w:t>
            </w:r>
          </w:p>
        </w:tc>
        <w:tc>
          <w:tcPr>
            <w:tcW w:w="720" w:type="dxa"/>
          </w:tcPr>
          <w:p w:rsidR="00423D48" w:rsidRPr="00663EBC" w:rsidRDefault="00423D48" w:rsidP="00B50B85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  <w:lang w:val="en-US"/>
              </w:rPr>
              <w:t>%</w:t>
            </w:r>
          </w:p>
        </w:tc>
        <w:tc>
          <w:tcPr>
            <w:tcW w:w="900" w:type="dxa"/>
          </w:tcPr>
          <w:p w:rsidR="00423D48" w:rsidRPr="00663EBC" w:rsidRDefault="00423D48">
            <w:pPr>
              <w:rPr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УГХ</w:t>
            </w:r>
          </w:p>
        </w:tc>
        <w:tc>
          <w:tcPr>
            <w:tcW w:w="720" w:type="dxa"/>
          </w:tcPr>
          <w:p w:rsidR="00423D48" w:rsidRPr="00663EBC" w:rsidRDefault="00423D48" w:rsidP="00451B69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423D48" w:rsidRPr="00663EBC" w:rsidRDefault="00423D48" w:rsidP="00451B69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423D48" w:rsidRPr="00663EBC" w:rsidRDefault="00423D48" w:rsidP="00451B69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</w:t>
            </w:r>
          </w:p>
        </w:tc>
        <w:tc>
          <w:tcPr>
            <w:tcW w:w="752" w:type="dxa"/>
          </w:tcPr>
          <w:p w:rsidR="00423D48" w:rsidRPr="00663EBC" w:rsidRDefault="00423D48" w:rsidP="00451B69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</w:t>
            </w:r>
          </w:p>
        </w:tc>
        <w:tc>
          <w:tcPr>
            <w:tcW w:w="752" w:type="dxa"/>
          </w:tcPr>
          <w:p w:rsidR="00423D48" w:rsidRPr="00663EBC" w:rsidRDefault="00423D48" w:rsidP="00451B69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</w:t>
            </w:r>
          </w:p>
        </w:tc>
        <w:tc>
          <w:tcPr>
            <w:tcW w:w="751" w:type="dxa"/>
          </w:tcPr>
          <w:p w:rsidR="00423D48" w:rsidRPr="00663EBC" w:rsidRDefault="00423D48" w:rsidP="00451B69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</w:tcPr>
          <w:p w:rsidR="00423D48" w:rsidRPr="00663EBC" w:rsidRDefault="00423D48" w:rsidP="00451B69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</w:t>
            </w:r>
          </w:p>
        </w:tc>
        <w:tc>
          <w:tcPr>
            <w:tcW w:w="700" w:type="dxa"/>
          </w:tcPr>
          <w:p w:rsidR="00423D48" w:rsidRPr="00663EBC" w:rsidRDefault="00423D48" w:rsidP="00451B69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</w:t>
            </w:r>
          </w:p>
        </w:tc>
      </w:tr>
      <w:tr w:rsidR="00423D48" w:rsidRPr="0056507A" w:rsidTr="0041520E">
        <w:tc>
          <w:tcPr>
            <w:tcW w:w="468" w:type="dxa"/>
          </w:tcPr>
          <w:p w:rsidR="00423D48" w:rsidRPr="00663EBC" w:rsidRDefault="00423D48" w:rsidP="004E00F1">
            <w:pPr>
              <w:numPr>
                <w:ilvl w:val="0"/>
                <w:numId w:val="14"/>
              </w:numPr>
              <w:tabs>
                <w:tab w:val="clear" w:pos="1080"/>
                <w:tab w:val="num" w:pos="360"/>
              </w:tabs>
              <w:suppressAutoHyphens/>
              <w:ind w:left="0" w:firstLine="0"/>
              <w:jc w:val="center"/>
              <w:rPr>
                <w:rStyle w:val="4110"/>
                <w:sz w:val="20"/>
                <w:szCs w:val="20"/>
              </w:rPr>
            </w:pPr>
          </w:p>
        </w:tc>
        <w:tc>
          <w:tcPr>
            <w:tcW w:w="4500" w:type="dxa"/>
          </w:tcPr>
          <w:p w:rsidR="00423D48" w:rsidRPr="00663EBC" w:rsidRDefault="00423D48" w:rsidP="003B4923">
            <w:pPr>
              <w:rPr>
                <w:color w:val="000000"/>
                <w:sz w:val="20"/>
                <w:szCs w:val="20"/>
              </w:rPr>
            </w:pPr>
            <w:r w:rsidRPr="00663EBC">
              <w:rPr>
                <w:color w:val="000000"/>
                <w:sz w:val="20"/>
                <w:szCs w:val="20"/>
              </w:rPr>
              <w:t>Выполнение работ по капитальному ремонту дорожного покрытия</w:t>
            </w:r>
          </w:p>
        </w:tc>
        <w:tc>
          <w:tcPr>
            <w:tcW w:w="720" w:type="dxa"/>
          </w:tcPr>
          <w:p w:rsidR="00423D48" w:rsidRPr="00663EBC" w:rsidRDefault="00423D48" w:rsidP="0077724F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  <w:lang w:val="en-US"/>
              </w:rPr>
              <w:t>%</w:t>
            </w:r>
          </w:p>
        </w:tc>
        <w:tc>
          <w:tcPr>
            <w:tcW w:w="900" w:type="dxa"/>
          </w:tcPr>
          <w:p w:rsidR="00423D48" w:rsidRPr="00663EBC" w:rsidRDefault="00423D48" w:rsidP="00BA5D3C">
            <w:pPr>
              <w:rPr>
                <w:color w:val="000000"/>
                <w:sz w:val="20"/>
                <w:szCs w:val="20"/>
              </w:rPr>
            </w:pPr>
            <w:r w:rsidRPr="00663EBC">
              <w:rPr>
                <w:rStyle w:val="WW8Num2z1"/>
                <w:color w:val="000000"/>
                <w:sz w:val="20"/>
                <w:szCs w:val="20"/>
              </w:rPr>
              <w:t>УГХ</w:t>
            </w:r>
          </w:p>
        </w:tc>
        <w:tc>
          <w:tcPr>
            <w:tcW w:w="720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60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90</w:t>
            </w:r>
          </w:p>
        </w:tc>
        <w:tc>
          <w:tcPr>
            <w:tcW w:w="752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100</w:t>
            </w:r>
          </w:p>
        </w:tc>
        <w:tc>
          <w:tcPr>
            <w:tcW w:w="752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100</w:t>
            </w:r>
          </w:p>
        </w:tc>
        <w:tc>
          <w:tcPr>
            <w:tcW w:w="751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100</w:t>
            </w:r>
          </w:p>
        </w:tc>
        <w:tc>
          <w:tcPr>
            <w:tcW w:w="765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100</w:t>
            </w:r>
          </w:p>
        </w:tc>
        <w:tc>
          <w:tcPr>
            <w:tcW w:w="700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100</w:t>
            </w:r>
          </w:p>
        </w:tc>
      </w:tr>
      <w:tr w:rsidR="00423D48" w:rsidRPr="0056507A" w:rsidTr="0041520E">
        <w:tc>
          <w:tcPr>
            <w:tcW w:w="468" w:type="dxa"/>
          </w:tcPr>
          <w:p w:rsidR="00423D48" w:rsidRPr="00663EBC" w:rsidRDefault="00423D48" w:rsidP="0095433D">
            <w:pPr>
              <w:numPr>
                <w:ilvl w:val="0"/>
                <w:numId w:val="14"/>
              </w:numPr>
              <w:tabs>
                <w:tab w:val="clear" w:pos="1080"/>
                <w:tab w:val="num" w:pos="360"/>
              </w:tabs>
              <w:suppressAutoHyphens/>
              <w:ind w:left="0" w:firstLine="0"/>
              <w:jc w:val="center"/>
              <w:rPr>
                <w:rStyle w:val="4110"/>
                <w:sz w:val="20"/>
                <w:szCs w:val="20"/>
              </w:rPr>
            </w:pPr>
          </w:p>
        </w:tc>
        <w:tc>
          <w:tcPr>
            <w:tcW w:w="4500" w:type="dxa"/>
          </w:tcPr>
          <w:p w:rsidR="00423D48" w:rsidRPr="00663EBC" w:rsidRDefault="00423D48" w:rsidP="009D77A5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пассажирских лифтов, подвергшихся замене (диспетчеризации)</w:t>
            </w:r>
          </w:p>
        </w:tc>
        <w:tc>
          <w:tcPr>
            <w:tcW w:w="720" w:type="dxa"/>
          </w:tcPr>
          <w:p w:rsidR="00423D48" w:rsidRPr="00663EBC" w:rsidRDefault="00423D48" w:rsidP="0077724F">
            <w:pPr>
              <w:jc w:val="center"/>
              <w:rPr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шт.</w:t>
            </w:r>
          </w:p>
        </w:tc>
        <w:tc>
          <w:tcPr>
            <w:tcW w:w="900" w:type="dxa"/>
          </w:tcPr>
          <w:p w:rsidR="00423D48" w:rsidRPr="00663EBC" w:rsidRDefault="00423D48">
            <w:pPr>
              <w:rPr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УГХ</w:t>
            </w:r>
          </w:p>
        </w:tc>
        <w:tc>
          <w:tcPr>
            <w:tcW w:w="720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7</w:t>
            </w:r>
          </w:p>
        </w:tc>
        <w:tc>
          <w:tcPr>
            <w:tcW w:w="752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11</w:t>
            </w:r>
          </w:p>
        </w:tc>
        <w:tc>
          <w:tcPr>
            <w:tcW w:w="752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11</w:t>
            </w:r>
          </w:p>
        </w:tc>
        <w:tc>
          <w:tcPr>
            <w:tcW w:w="751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6</w:t>
            </w:r>
          </w:p>
        </w:tc>
        <w:tc>
          <w:tcPr>
            <w:tcW w:w="765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0</w:t>
            </w:r>
          </w:p>
        </w:tc>
        <w:tc>
          <w:tcPr>
            <w:tcW w:w="700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0</w:t>
            </w:r>
          </w:p>
        </w:tc>
      </w:tr>
      <w:tr w:rsidR="00423D48" w:rsidRPr="0056507A" w:rsidTr="0041520E">
        <w:tc>
          <w:tcPr>
            <w:tcW w:w="468" w:type="dxa"/>
          </w:tcPr>
          <w:p w:rsidR="00423D48" w:rsidRPr="00663EBC" w:rsidRDefault="00423D48" w:rsidP="0095433D">
            <w:pPr>
              <w:numPr>
                <w:ilvl w:val="0"/>
                <w:numId w:val="14"/>
              </w:numPr>
              <w:tabs>
                <w:tab w:val="clear" w:pos="1080"/>
                <w:tab w:val="num" w:pos="360"/>
              </w:tabs>
              <w:suppressAutoHyphens/>
              <w:ind w:left="0" w:firstLine="0"/>
              <w:jc w:val="center"/>
              <w:rPr>
                <w:rStyle w:val="4110"/>
                <w:sz w:val="20"/>
                <w:szCs w:val="20"/>
              </w:rPr>
            </w:pPr>
          </w:p>
        </w:tc>
        <w:tc>
          <w:tcPr>
            <w:tcW w:w="4500" w:type="dxa"/>
          </w:tcPr>
          <w:p w:rsidR="00423D48" w:rsidRPr="00663EBC" w:rsidRDefault="00423D48" w:rsidP="0095433D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жилых домов, в которых проведен капитальный ремонт кровель</w:t>
            </w:r>
          </w:p>
        </w:tc>
        <w:tc>
          <w:tcPr>
            <w:tcW w:w="720" w:type="dxa"/>
          </w:tcPr>
          <w:p w:rsidR="00423D48" w:rsidRPr="00663EBC" w:rsidRDefault="00423D48" w:rsidP="0077724F">
            <w:pPr>
              <w:jc w:val="center"/>
              <w:rPr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шт.</w:t>
            </w:r>
          </w:p>
        </w:tc>
        <w:tc>
          <w:tcPr>
            <w:tcW w:w="900" w:type="dxa"/>
          </w:tcPr>
          <w:p w:rsidR="00423D48" w:rsidRPr="00663EBC" w:rsidRDefault="00423D48">
            <w:pPr>
              <w:rPr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УГХ</w:t>
            </w:r>
          </w:p>
        </w:tc>
        <w:tc>
          <w:tcPr>
            <w:tcW w:w="720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17</w:t>
            </w:r>
          </w:p>
        </w:tc>
        <w:tc>
          <w:tcPr>
            <w:tcW w:w="709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6</w:t>
            </w:r>
          </w:p>
        </w:tc>
        <w:tc>
          <w:tcPr>
            <w:tcW w:w="752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28</w:t>
            </w:r>
          </w:p>
        </w:tc>
        <w:tc>
          <w:tcPr>
            <w:tcW w:w="752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40</w:t>
            </w:r>
          </w:p>
        </w:tc>
        <w:tc>
          <w:tcPr>
            <w:tcW w:w="751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40</w:t>
            </w:r>
          </w:p>
        </w:tc>
        <w:tc>
          <w:tcPr>
            <w:tcW w:w="765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40</w:t>
            </w:r>
          </w:p>
        </w:tc>
        <w:tc>
          <w:tcPr>
            <w:tcW w:w="700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40</w:t>
            </w:r>
          </w:p>
        </w:tc>
      </w:tr>
      <w:tr w:rsidR="00423D48" w:rsidRPr="0056507A" w:rsidTr="0041520E">
        <w:tc>
          <w:tcPr>
            <w:tcW w:w="468" w:type="dxa"/>
          </w:tcPr>
          <w:p w:rsidR="00423D48" w:rsidRPr="00663EBC" w:rsidRDefault="00423D48" w:rsidP="0095433D">
            <w:pPr>
              <w:numPr>
                <w:ilvl w:val="0"/>
                <w:numId w:val="14"/>
              </w:numPr>
              <w:tabs>
                <w:tab w:val="clear" w:pos="1080"/>
                <w:tab w:val="num" w:pos="360"/>
              </w:tabs>
              <w:suppressAutoHyphens/>
              <w:ind w:left="0" w:firstLine="0"/>
              <w:jc w:val="center"/>
              <w:rPr>
                <w:rStyle w:val="4110"/>
                <w:sz w:val="20"/>
                <w:szCs w:val="20"/>
              </w:rPr>
            </w:pPr>
          </w:p>
        </w:tc>
        <w:tc>
          <w:tcPr>
            <w:tcW w:w="4500" w:type="dxa"/>
          </w:tcPr>
          <w:p w:rsidR="00423D48" w:rsidRPr="00663EBC" w:rsidRDefault="00423D48" w:rsidP="0095433D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жилых домов, в которых проведен капитальный ремонт на системах водоснабжения и канализации</w:t>
            </w:r>
          </w:p>
        </w:tc>
        <w:tc>
          <w:tcPr>
            <w:tcW w:w="720" w:type="dxa"/>
          </w:tcPr>
          <w:p w:rsidR="00423D48" w:rsidRPr="00663EBC" w:rsidRDefault="00423D48" w:rsidP="0077724F">
            <w:pPr>
              <w:jc w:val="center"/>
              <w:rPr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шт.</w:t>
            </w:r>
          </w:p>
        </w:tc>
        <w:tc>
          <w:tcPr>
            <w:tcW w:w="900" w:type="dxa"/>
          </w:tcPr>
          <w:p w:rsidR="00423D48" w:rsidRPr="00663EBC" w:rsidRDefault="00423D48">
            <w:pPr>
              <w:rPr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УГХ</w:t>
            </w:r>
          </w:p>
        </w:tc>
        <w:tc>
          <w:tcPr>
            <w:tcW w:w="720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6</w:t>
            </w:r>
          </w:p>
        </w:tc>
        <w:tc>
          <w:tcPr>
            <w:tcW w:w="752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6</w:t>
            </w:r>
          </w:p>
        </w:tc>
        <w:tc>
          <w:tcPr>
            <w:tcW w:w="752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</w:t>
            </w:r>
          </w:p>
        </w:tc>
        <w:tc>
          <w:tcPr>
            <w:tcW w:w="751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</w:t>
            </w:r>
          </w:p>
        </w:tc>
        <w:tc>
          <w:tcPr>
            <w:tcW w:w="765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</w:t>
            </w:r>
          </w:p>
        </w:tc>
        <w:tc>
          <w:tcPr>
            <w:tcW w:w="700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</w:t>
            </w:r>
          </w:p>
        </w:tc>
      </w:tr>
      <w:tr w:rsidR="00423D48" w:rsidRPr="0056507A" w:rsidTr="0041520E">
        <w:tc>
          <w:tcPr>
            <w:tcW w:w="468" w:type="dxa"/>
          </w:tcPr>
          <w:p w:rsidR="00423D48" w:rsidRPr="00663EBC" w:rsidRDefault="00423D48" w:rsidP="0095433D">
            <w:pPr>
              <w:numPr>
                <w:ilvl w:val="0"/>
                <w:numId w:val="14"/>
              </w:numPr>
              <w:tabs>
                <w:tab w:val="clear" w:pos="1080"/>
                <w:tab w:val="num" w:pos="360"/>
              </w:tabs>
              <w:suppressAutoHyphens/>
              <w:ind w:left="0" w:firstLine="0"/>
              <w:jc w:val="center"/>
              <w:rPr>
                <w:rStyle w:val="4110"/>
                <w:sz w:val="20"/>
                <w:szCs w:val="20"/>
              </w:rPr>
            </w:pPr>
          </w:p>
        </w:tc>
        <w:tc>
          <w:tcPr>
            <w:tcW w:w="4500" w:type="dxa"/>
          </w:tcPr>
          <w:p w:rsidR="00423D48" w:rsidRPr="00663EBC" w:rsidRDefault="00423D48" w:rsidP="0095433D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жилых домов, в которых проведен капитальный ремонт на системах отопления</w:t>
            </w:r>
          </w:p>
        </w:tc>
        <w:tc>
          <w:tcPr>
            <w:tcW w:w="720" w:type="dxa"/>
          </w:tcPr>
          <w:p w:rsidR="00423D48" w:rsidRPr="00663EBC" w:rsidRDefault="00423D48" w:rsidP="0077724F">
            <w:pPr>
              <w:jc w:val="center"/>
              <w:rPr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шт.</w:t>
            </w:r>
          </w:p>
        </w:tc>
        <w:tc>
          <w:tcPr>
            <w:tcW w:w="900" w:type="dxa"/>
          </w:tcPr>
          <w:p w:rsidR="00423D48" w:rsidRPr="00663EBC" w:rsidRDefault="00423D48">
            <w:pPr>
              <w:rPr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УГХ</w:t>
            </w:r>
          </w:p>
        </w:tc>
        <w:tc>
          <w:tcPr>
            <w:tcW w:w="720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8</w:t>
            </w:r>
          </w:p>
        </w:tc>
        <w:tc>
          <w:tcPr>
            <w:tcW w:w="752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4</w:t>
            </w:r>
          </w:p>
        </w:tc>
        <w:tc>
          <w:tcPr>
            <w:tcW w:w="752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</w:t>
            </w:r>
          </w:p>
        </w:tc>
        <w:tc>
          <w:tcPr>
            <w:tcW w:w="751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</w:t>
            </w:r>
          </w:p>
        </w:tc>
        <w:tc>
          <w:tcPr>
            <w:tcW w:w="765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</w:t>
            </w:r>
          </w:p>
        </w:tc>
        <w:tc>
          <w:tcPr>
            <w:tcW w:w="700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</w:t>
            </w:r>
          </w:p>
        </w:tc>
      </w:tr>
      <w:tr w:rsidR="00423D48" w:rsidRPr="0056507A" w:rsidTr="0041520E">
        <w:tc>
          <w:tcPr>
            <w:tcW w:w="468" w:type="dxa"/>
          </w:tcPr>
          <w:p w:rsidR="00423D48" w:rsidRPr="00663EBC" w:rsidRDefault="00423D48" w:rsidP="0095433D">
            <w:pPr>
              <w:numPr>
                <w:ilvl w:val="0"/>
                <w:numId w:val="14"/>
              </w:numPr>
              <w:tabs>
                <w:tab w:val="clear" w:pos="1080"/>
                <w:tab w:val="num" w:pos="360"/>
              </w:tabs>
              <w:suppressAutoHyphens/>
              <w:ind w:left="0" w:firstLine="0"/>
              <w:jc w:val="center"/>
              <w:rPr>
                <w:rStyle w:val="4110"/>
                <w:sz w:val="20"/>
                <w:szCs w:val="20"/>
              </w:rPr>
            </w:pPr>
          </w:p>
        </w:tc>
        <w:tc>
          <w:tcPr>
            <w:tcW w:w="4500" w:type="dxa"/>
          </w:tcPr>
          <w:p w:rsidR="00423D48" w:rsidRPr="00663EBC" w:rsidRDefault="00423D48" w:rsidP="0095433D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жилых домов, в которых проведен капитальный ремонт фасадов</w:t>
            </w:r>
          </w:p>
        </w:tc>
        <w:tc>
          <w:tcPr>
            <w:tcW w:w="720" w:type="dxa"/>
          </w:tcPr>
          <w:p w:rsidR="00423D48" w:rsidRPr="00663EBC" w:rsidRDefault="00423D48" w:rsidP="0077724F">
            <w:pPr>
              <w:jc w:val="center"/>
              <w:rPr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шт.</w:t>
            </w:r>
          </w:p>
        </w:tc>
        <w:tc>
          <w:tcPr>
            <w:tcW w:w="900" w:type="dxa"/>
          </w:tcPr>
          <w:p w:rsidR="00423D48" w:rsidRPr="00663EBC" w:rsidRDefault="00423D48">
            <w:pPr>
              <w:rPr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УГХ</w:t>
            </w:r>
          </w:p>
        </w:tc>
        <w:tc>
          <w:tcPr>
            <w:tcW w:w="720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0</w:t>
            </w:r>
          </w:p>
        </w:tc>
        <w:tc>
          <w:tcPr>
            <w:tcW w:w="752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0</w:t>
            </w:r>
          </w:p>
        </w:tc>
        <w:tc>
          <w:tcPr>
            <w:tcW w:w="752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</w:t>
            </w:r>
          </w:p>
        </w:tc>
        <w:tc>
          <w:tcPr>
            <w:tcW w:w="751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</w:t>
            </w:r>
          </w:p>
        </w:tc>
        <w:tc>
          <w:tcPr>
            <w:tcW w:w="765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</w:t>
            </w:r>
          </w:p>
        </w:tc>
        <w:tc>
          <w:tcPr>
            <w:tcW w:w="700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</w:t>
            </w:r>
          </w:p>
        </w:tc>
      </w:tr>
      <w:tr w:rsidR="00423D48" w:rsidRPr="0056507A" w:rsidTr="0041520E">
        <w:tc>
          <w:tcPr>
            <w:tcW w:w="468" w:type="dxa"/>
          </w:tcPr>
          <w:p w:rsidR="00423D48" w:rsidRPr="00663EBC" w:rsidRDefault="00423D48" w:rsidP="0095433D">
            <w:pPr>
              <w:numPr>
                <w:ilvl w:val="0"/>
                <w:numId w:val="14"/>
              </w:numPr>
              <w:tabs>
                <w:tab w:val="clear" w:pos="1080"/>
                <w:tab w:val="num" w:pos="360"/>
              </w:tabs>
              <w:suppressAutoHyphens/>
              <w:ind w:left="0" w:firstLine="0"/>
              <w:jc w:val="center"/>
              <w:rPr>
                <w:rStyle w:val="4110"/>
                <w:sz w:val="20"/>
                <w:szCs w:val="20"/>
              </w:rPr>
            </w:pPr>
          </w:p>
        </w:tc>
        <w:tc>
          <w:tcPr>
            <w:tcW w:w="4500" w:type="dxa"/>
          </w:tcPr>
          <w:p w:rsidR="00423D48" w:rsidRPr="00663EBC" w:rsidRDefault="00423D48" w:rsidP="0095433D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color w:val="000000"/>
                <w:sz w:val="20"/>
                <w:szCs w:val="20"/>
              </w:rPr>
              <w:t>Площадь окон и дверей в жилых домах, подвергшихся замене</w:t>
            </w:r>
          </w:p>
        </w:tc>
        <w:tc>
          <w:tcPr>
            <w:tcW w:w="720" w:type="dxa"/>
          </w:tcPr>
          <w:p w:rsidR="00423D48" w:rsidRPr="00663EBC" w:rsidRDefault="00423D48" w:rsidP="0077724F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кв.м.</w:t>
            </w:r>
          </w:p>
        </w:tc>
        <w:tc>
          <w:tcPr>
            <w:tcW w:w="900" w:type="dxa"/>
          </w:tcPr>
          <w:p w:rsidR="00423D48" w:rsidRPr="00663EBC" w:rsidRDefault="00423D48">
            <w:pPr>
              <w:rPr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УГХ</w:t>
            </w:r>
          </w:p>
        </w:tc>
        <w:tc>
          <w:tcPr>
            <w:tcW w:w="720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0</w:t>
            </w:r>
          </w:p>
        </w:tc>
        <w:tc>
          <w:tcPr>
            <w:tcW w:w="752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0</w:t>
            </w:r>
          </w:p>
        </w:tc>
        <w:tc>
          <w:tcPr>
            <w:tcW w:w="752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3435</w:t>
            </w:r>
          </w:p>
        </w:tc>
        <w:tc>
          <w:tcPr>
            <w:tcW w:w="751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3435</w:t>
            </w:r>
          </w:p>
        </w:tc>
        <w:tc>
          <w:tcPr>
            <w:tcW w:w="765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3435</w:t>
            </w:r>
          </w:p>
        </w:tc>
        <w:tc>
          <w:tcPr>
            <w:tcW w:w="700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3435</w:t>
            </w:r>
          </w:p>
        </w:tc>
      </w:tr>
      <w:tr w:rsidR="00423D48" w:rsidRPr="0056507A" w:rsidTr="0041520E">
        <w:tc>
          <w:tcPr>
            <w:tcW w:w="468" w:type="dxa"/>
          </w:tcPr>
          <w:p w:rsidR="00423D48" w:rsidRPr="00663EBC" w:rsidRDefault="00423D48" w:rsidP="0095433D">
            <w:pPr>
              <w:numPr>
                <w:ilvl w:val="0"/>
                <w:numId w:val="14"/>
              </w:numPr>
              <w:tabs>
                <w:tab w:val="clear" w:pos="1080"/>
                <w:tab w:val="num" w:pos="360"/>
              </w:tabs>
              <w:suppressAutoHyphens/>
              <w:ind w:left="0" w:firstLine="0"/>
              <w:jc w:val="center"/>
              <w:rPr>
                <w:rStyle w:val="4110"/>
                <w:sz w:val="20"/>
                <w:szCs w:val="20"/>
              </w:rPr>
            </w:pPr>
          </w:p>
        </w:tc>
        <w:tc>
          <w:tcPr>
            <w:tcW w:w="4500" w:type="dxa"/>
          </w:tcPr>
          <w:p w:rsidR="00423D48" w:rsidRPr="00663EBC" w:rsidRDefault="00423D48" w:rsidP="009D77A5">
            <w:pPr>
              <w:pStyle w:val="ConsPlusNormal"/>
              <w:widowControl/>
              <w:suppressAutoHyphens w:val="0"/>
              <w:autoSpaceDE/>
              <w:ind w:left="57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индивидуальных приборов учета электроэнергии, подвергшихся замене</w:t>
            </w:r>
          </w:p>
        </w:tc>
        <w:tc>
          <w:tcPr>
            <w:tcW w:w="720" w:type="dxa"/>
          </w:tcPr>
          <w:p w:rsidR="00423D48" w:rsidRPr="00663EBC" w:rsidRDefault="00423D48" w:rsidP="0077724F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шт.</w:t>
            </w:r>
          </w:p>
        </w:tc>
        <w:tc>
          <w:tcPr>
            <w:tcW w:w="900" w:type="dxa"/>
          </w:tcPr>
          <w:p w:rsidR="00423D48" w:rsidRPr="00663EBC" w:rsidRDefault="00423D48">
            <w:pPr>
              <w:rPr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УГХ</w:t>
            </w:r>
          </w:p>
        </w:tc>
        <w:tc>
          <w:tcPr>
            <w:tcW w:w="720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0</w:t>
            </w:r>
          </w:p>
        </w:tc>
        <w:tc>
          <w:tcPr>
            <w:tcW w:w="752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>
              <w:rPr>
                <w:rStyle w:val="4110"/>
                <w:color w:val="auto"/>
                <w:sz w:val="20"/>
                <w:szCs w:val="20"/>
              </w:rPr>
              <w:t>0</w:t>
            </w:r>
          </w:p>
        </w:tc>
        <w:tc>
          <w:tcPr>
            <w:tcW w:w="752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>
              <w:rPr>
                <w:rStyle w:val="4110"/>
                <w:color w:val="auto"/>
                <w:sz w:val="20"/>
                <w:szCs w:val="20"/>
              </w:rPr>
              <w:t>805</w:t>
            </w:r>
          </w:p>
        </w:tc>
        <w:tc>
          <w:tcPr>
            <w:tcW w:w="751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1000</w:t>
            </w:r>
          </w:p>
        </w:tc>
        <w:tc>
          <w:tcPr>
            <w:tcW w:w="765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1000</w:t>
            </w:r>
          </w:p>
        </w:tc>
        <w:tc>
          <w:tcPr>
            <w:tcW w:w="700" w:type="dxa"/>
          </w:tcPr>
          <w:p w:rsidR="00423D48" w:rsidRPr="00663EBC" w:rsidRDefault="00423D48" w:rsidP="0095433D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1000</w:t>
            </w:r>
          </w:p>
        </w:tc>
      </w:tr>
      <w:tr w:rsidR="00423D48" w:rsidRPr="0056507A" w:rsidTr="0041520E">
        <w:tc>
          <w:tcPr>
            <w:tcW w:w="468" w:type="dxa"/>
          </w:tcPr>
          <w:p w:rsidR="00423D48" w:rsidRPr="00663EBC" w:rsidRDefault="00423D48" w:rsidP="00997BE6">
            <w:pPr>
              <w:numPr>
                <w:ilvl w:val="0"/>
                <w:numId w:val="14"/>
              </w:numPr>
              <w:tabs>
                <w:tab w:val="clear" w:pos="1080"/>
                <w:tab w:val="num" w:pos="360"/>
              </w:tabs>
              <w:suppressAutoHyphens/>
              <w:ind w:left="0" w:firstLine="0"/>
              <w:jc w:val="center"/>
              <w:rPr>
                <w:rStyle w:val="4110"/>
                <w:sz w:val="20"/>
                <w:szCs w:val="20"/>
              </w:rPr>
            </w:pPr>
          </w:p>
        </w:tc>
        <w:tc>
          <w:tcPr>
            <w:tcW w:w="4500" w:type="dxa"/>
          </w:tcPr>
          <w:p w:rsidR="00423D48" w:rsidRPr="00663EBC" w:rsidRDefault="00423D48" w:rsidP="003B4923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>Доля современных энергоэффективных светильников в общем количестве светильников наружного освещения</w:t>
            </w:r>
          </w:p>
        </w:tc>
        <w:tc>
          <w:tcPr>
            <w:tcW w:w="720" w:type="dxa"/>
          </w:tcPr>
          <w:p w:rsidR="00423D48" w:rsidRPr="00663EBC" w:rsidRDefault="00423D48" w:rsidP="00F618BB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  <w:lang w:val="en-US"/>
              </w:rPr>
              <w:t>%</w:t>
            </w:r>
          </w:p>
        </w:tc>
        <w:tc>
          <w:tcPr>
            <w:tcW w:w="900" w:type="dxa"/>
          </w:tcPr>
          <w:p w:rsidR="00423D48" w:rsidRPr="00663EBC" w:rsidRDefault="00423D48">
            <w:pPr>
              <w:rPr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УГХ</w:t>
            </w:r>
          </w:p>
        </w:tc>
        <w:tc>
          <w:tcPr>
            <w:tcW w:w="720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23D48" w:rsidRPr="00663EBC" w:rsidRDefault="00423D48" w:rsidP="00451B69">
            <w:pPr>
              <w:jc w:val="center"/>
              <w:rPr>
                <w:sz w:val="20"/>
                <w:szCs w:val="20"/>
              </w:rPr>
            </w:pPr>
            <w:r w:rsidRPr="00663E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sz w:val="20"/>
                <w:szCs w:val="20"/>
              </w:rPr>
            </w:pPr>
            <w:r w:rsidRPr="00663EB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23D48" w:rsidRPr="00663EBC" w:rsidRDefault="00423D48" w:rsidP="00451B69">
            <w:pPr>
              <w:jc w:val="center"/>
              <w:rPr>
                <w:sz w:val="20"/>
                <w:szCs w:val="20"/>
              </w:rPr>
            </w:pPr>
            <w:r w:rsidRPr="00663EBC">
              <w:rPr>
                <w:sz w:val="20"/>
                <w:szCs w:val="20"/>
              </w:rPr>
              <w:t>0</w:t>
            </w:r>
          </w:p>
        </w:tc>
        <w:tc>
          <w:tcPr>
            <w:tcW w:w="752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sz w:val="20"/>
                <w:szCs w:val="20"/>
              </w:rPr>
            </w:pPr>
            <w:r w:rsidRPr="00663EBC">
              <w:rPr>
                <w:sz w:val="20"/>
                <w:szCs w:val="20"/>
              </w:rPr>
              <w:t>0</w:t>
            </w:r>
          </w:p>
        </w:tc>
        <w:tc>
          <w:tcPr>
            <w:tcW w:w="752" w:type="dxa"/>
          </w:tcPr>
          <w:p w:rsidR="00423D48" w:rsidRPr="00663EBC" w:rsidRDefault="00423D48" w:rsidP="00451B69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50</w:t>
            </w:r>
          </w:p>
        </w:tc>
        <w:tc>
          <w:tcPr>
            <w:tcW w:w="751" w:type="dxa"/>
          </w:tcPr>
          <w:p w:rsidR="00423D48" w:rsidRPr="00663EBC" w:rsidRDefault="00423D48" w:rsidP="00451B69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</w:tcPr>
          <w:p w:rsidR="00423D48" w:rsidRPr="00663EBC" w:rsidRDefault="00423D48" w:rsidP="00451B69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</w:t>
            </w:r>
          </w:p>
        </w:tc>
        <w:tc>
          <w:tcPr>
            <w:tcW w:w="700" w:type="dxa"/>
          </w:tcPr>
          <w:p w:rsidR="00423D48" w:rsidRPr="00663EBC" w:rsidRDefault="00423D48" w:rsidP="00451B69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</w:t>
            </w:r>
          </w:p>
        </w:tc>
      </w:tr>
      <w:tr w:rsidR="00423D48" w:rsidRPr="0056507A" w:rsidTr="0041520E">
        <w:tc>
          <w:tcPr>
            <w:tcW w:w="468" w:type="dxa"/>
          </w:tcPr>
          <w:p w:rsidR="00423D48" w:rsidRPr="00663EBC" w:rsidRDefault="00423D48" w:rsidP="0016328B">
            <w:pPr>
              <w:numPr>
                <w:ilvl w:val="0"/>
                <w:numId w:val="14"/>
              </w:numPr>
              <w:tabs>
                <w:tab w:val="clear" w:pos="1080"/>
                <w:tab w:val="num" w:pos="360"/>
              </w:tabs>
              <w:suppressAutoHyphens/>
              <w:ind w:left="0" w:firstLine="0"/>
              <w:jc w:val="center"/>
              <w:rPr>
                <w:rStyle w:val="4110"/>
                <w:sz w:val="20"/>
                <w:szCs w:val="20"/>
              </w:rPr>
            </w:pPr>
          </w:p>
        </w:tc>
        <w:tc>
          <w:tcPr>
            <w:tcW w:w="4500" w:type="dxa"/>
          </w:tcPr>
          <w:p w:rsidR="00423D48" w:rsidRPr="00663EBC" w:rsidRDefault="00423D48" w:rsidP="003B4923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sz w:val="20"/>
                <w:szCs w:val="20"/>
              </w:rPr>
              <w:t xml:space="preserve">Выполнение работ по реализации целевой программы «Повышение безопасности дорожного </w:t>
            </w:r>
            <w:r w:rsidRPr="00663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движения в </w:t>
            </w:r>
            <w:r w:rsidRPr="00663EBC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городе Байконур на 2016-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663EBC">
                <w:rPr>
                  <w:rFonts w:ascii="Times New Roman" w:hAnsi="Times New Roman"/>
                  <w:color w:val="000000"/>
                  <w:sz w:val="20"/>
                  <w:szCs w:val="20"/>
                  <w:lang w:eastAsia="en-US"/>
                </w:rPr>
                <w:t>2020 г</w:t>
              </w:r>
            </w:smartTag>
            <w:r w:rsidRPr="00663EBC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.г.</w:t>
            </w:r>
            <w:r w:rsidRPr="00663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  </w:t>
            </w:r>
          </w:p>
        </w:tc>
        <w:tc>
          <w:tcPr>
            <w:tcW w:w="720" w:type="dxa"/>
          </w:tcPr>
          <w:p w:rsidR="00423D48" w:rsidRPr="00663EBC" w:rsidRDefault="00423D48" w:rsidP="0016328B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%</w:t>
            </w:r>
          </w:p>
        </w:tc>
        <w:tc>
          <w:tcPr>
            <w:tcW w:w="900" w:type="dxa"/>
          </w:tcPr>
          <w:p w:rsidR="00423D48" w:rsidRPr="00663EBC" w:rsidRDefault="00423D48">
            <w:pPr>
              <w:rPr>
                <w:sz w:val="20"/>
                <w:szCs w:val="20"/>
              </w:rPr>
            </w:pPr>
            <w:r w:rsidRPr="00663EBC">
              <w:rPr>
                <w:rStyle w:val="WW8Num2z1"/>
                <w:sz w:val="20"/>
                <w:szCs w:val="20"/>
              </w:rPr>
              <w:t>УГХ</w:t>
            </w:r>
          </w:p>
        </w:tc>
        <w:tc>
          <w:tcPr>
            <w:tcW w:w="720" w:type="dxa"/>
          </w:tcPr>
          <w:p w:rsidR="00423D48" w:rsidRPr="00663EBC" w:rsidRDefault="00423D48" w:rsidP="00451B69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</w:tcPr>
          <w:p w:rsidR="00423D48" w:rsidRPr="00663EBC" w:rsidRDefault="00423D48" w:rsidP="00451B69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423D48" w:rsidRPr="00663EBC" w:rsidRDefault="00423D48" w:rsidP="00451B69">
            <w:pPr>
              <w:jc w:val="center"/>
              <w:rPr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</w:t>
            </w:r>
          </w:p>
        </w:tc>
        <w:tc>
          <w:tcPr>
            <w:tcW w:w="752" w:type="dxa"/>
          </w:tcPr>
          <w:p w:rsidR="00423D48" w:rsidRPr="00663EBC" w:rsidRDefault="00423D48" w:rsidP="00451B69">
            <w:pPr>
              <w:jc w:val="center"/>
              <w:rPr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</w:t>
            </w:r>
          </w:p>
        </w:tc>
        <w:tc>
          <w:tcPr>
            <w:tcW w:w="752" w:type="dxa"/>
          </w:tcPr>
          <w:p w:rsidR="00423D48" w:rsidRPr="00663EBC" w:rsidRDefault="00423D48" w:rsidP="00451B69">
            <w:pPr>
              <w:jc w:val="center"/>
              <w:rPr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</w:t>
            </w:r>
          </w:p>
        </w:tc>
        <w:tc>
          <w:tcPr>
            <w:tcW w:w="751" w:type="dxa"/>
          </w:tcPr>
          <w:p w:rsidR="00423D48" w:rsidRPr="00663EBC" w:rsidRDefault="00423D48" w:rsidP="00451B69">
            <w:pPr>
              <w:jc w:val="center"/>
              <w:rPr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</w:tcPr>
          <w:p w:rsidR="00423D48" w:rsidRPr="00663EBC" w:rsidRDefault="00423D48" w:rsidP="00451B69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-</w:t>
            </w:r>
          </w:p>
        </w:tc>
        <w:tc>
          <w:tcPr>
            <w:tcW w:w="700" w:type="dxa"/>
          </w:tcPr>
          <w:p w:rsidR="00423D48" w:rsidRPr="00663EBC" w:rsidRDefault="00423D48" w:rsidP="00451B69">
            <w:pPr>
              <w:jc w:val="center"/>
              <w:rPr>
                <w:rStyle w:val="4110"/>
                <w:color w:val="auto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-</w:t>
            </w:r>
          </w:p>
        </w:tc>
      </w:tr>
      <w:tr w:rsidR="00423D48" w:rsidRPr="0056507A" w:rsidTr="0041520E">
        <w:tc>
          <w:tcPr>
            <w:tcW w:w="468" w:type="dxa"/>
          </w:tcPr>
          <w:p w:rsidR="00423D48" w:rsidRPr="00663EBC" w:rsidRDefault="00423D48" w:rsidP="0016328B">
            <w:pPr>
              <w:numPr>
                <w:ilvl w:val="0"/>
                <w:numId w:val="14"/>
              </w:numPr>
              <w:tabs>
                <w:tab w:val="clear" w:pos="1080"/>
                <w:tab w:val="num" w:pos="360"/>
              </w:tabs>
              <w:suppressAutoHyphens/>
              <w:ind w:left="0" w:firstLine="0"/>
              <w:jc w:val="center"/>
              <w:rPr>
                <w:rStyle w:val="4110"/>
                <w:color w:val="FF0000"/>
                <w:sz w:val="20"/>
                <w:szCs w:val="20"/>
              </w:rPr>
            </w:pPr>
          </w:p>
        </w:tc>
        <w:tc>
          <w:tcPr>
            <w:tcW w:w="4500" w:type="dxa"/>
          </w:tcPr>
          <w:p w:rsidR="00423D48" w:rsidRPr="00663EBC" w:rsidRDefault="00423D48" w:rsidP="003B4923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установленных детских площадок в рамках целевой программы «Благоустройство придомовых территорий </w:t>
            </w:r>
            <w:r w:rsidRPr="00663EBC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города Байконур</w:t>
            </w:r>
            <w:r w:rsidRPr="00663EBC"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720" w:type="dxa"/>
          </w:tcPr>
          <w:p w:rsidR="00423D48" w:rsidRPr="00663EBC" w:rsidRDefault="00423D48" w:rsidP="0016328B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шт.</w:t>
            </w:r>
          </w:p>
        </w:tc>
        <w:tc>
          <w:tcPr>
            <w:tcW w:w="900" w:type="dxa"/>
          </w:tcPr>
          <w:p w:rsidR="00423D48" w:rsidRPr="00663EBC" w:rsidRDefault="00423D48">
            <w:pPr>
              <w:rPr>
                <w:color w:val="000000"/>
                <w:sz w:val="20"/>
                <w:szCs w:val="20"/>
              </w:rPr>
            </w:pPr>
            <w:r w:rsidRPr="00663EBC">
              <w:rPr>
                <w:rStyle w:val="WW8Num2z1"/>
                <w:color w:val="000000"/>
                <w:sz w:val="20"/>
                <w:szCs w:val="20"/>
              </w:rPr>
              <w:t>УГХ</w:t>
            </w:r>
          </w:p>
        </w:tc>
        <w:tc>
          <w:tcPr>
            <w:tcW w:w="720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</w:p>
        </w:tc>
        <w:tc>
          <w:tcPr>
            <w:tcW w:w="708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22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22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0</w:t>
            </w:r>
          </w:p>
        </w:tc>
        <w:tc>
          <w:tcPr>
            <w:tcW w:w="752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8</w:t>
            </w:r>
          </w:p>
        </w:tc>
        <w:tc>
          <w:tcPr>
            <w:tcW w:w="752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-</w:t>
            </w:r>
          </w:p>
        </w:tc>
        <w:tc>
          <w:tcPr>
            <w:tcW w:w="751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-</w:t>
            </w:r>
          </w:p>
        </w:tc>
        <w:tc>
          <w:tcPr>
            <w:tcW w:w="700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-</w:t>
            </w:r>
          </w:p>
        </w:tc>
      </w:tr>
      <w:tr w:rsidR="00423D48" w:rsidRPr="001731FD" w:rsidTr="0041520E">
        <w:tc>
          <w:tcPr>
            <w:tcW w:w="468" w:type="dxa"/>
          </w:tcPr>
          <w:p w:rsidR="00423D48" w:rsidRPr="00663EBC" w:rsidRDefault="00423D48" w:rsidP="0016328B">
            <w:pPr>
              <w:numPr>
                <w:ilvl w:val="0"/>
                <w:numId w:val="14"/>
              </w:numPr>
              <w:tabs>
                <w:tab w:val="clear" w:pos="1080"/>
                <w:tab w:val="num" w:pos="360"/>
              </w:tabs>
              <w:suppressAutoHyphens/>
              <w:ind w:left="0" w:firstLine="0"/>
              <w:jc w:val="center"/>
              <w:rPr>
                <w:rStyle w:val="4110"/>
                <w:color w:val="FF0000"/>
                <w:sz w:val="20"/>
                <w:szCs w:val="20"/>
              </w:rPr>
            </w:pPr>
          </w:p>
        </w:tc>
        <w:tc>
          <w:tcPr>
            <w:tcW w:w="4500" w:type="dxa"/>
          </w:tcPr>
          <w:p w:rsidR="00423D48" w:rsidRPr="00663EBC" w:rsidRDefault="00423D48" w:rsidP="003B4923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color w:val="000000"/>
                <w:sz w:val="20"/>
                <w:szCs w:val="20"/>
              </w:rPr>
              <w:t>Выполнение работ по приобретению коммунальной техники</w:t>
            </w:r>
          </w:p>
        </w:tc>
        <w:tc>
          <w:tcPr>
            <w:tcW w:w="720" w:type="dxa"/>
          </w:tcPr>
          <w:p w:rsidR="00423D48" w:rsidRPr="00663EBC" w:rsidRDefault="00423D48" w:rsidP="0016328B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color w:val="auto"/>
                <w:sz w:val="20"/>
                <w:szCs w:val="20"/>
              </w:rPr>
              <w:t>%</w:t>
            </w:r>
          </w:p>
        </w:tc>
        <w:tc>
          <w:tcPr>
            <w:tcW w:w="900" w:type="dxa"/>
          </w:tcPr>
          <w:p w:rsidR="00423D48" w:rsidRPr="00663EBC" w:rsidRDefault="00423D48">
            <w:pPr>
              <w:rPr>
                <w:rStyle w:val="WW8Num2z1"/>
                <w:color w:val="000000"/>
                <w:sz w:val="20"/>
                <w:szCs w:val="20"/>
              </w:rPr>
            </w:pPr>
            <w:r w:rsidRPr="00663EBC">
              <w:rPr>
                <w:rStyle w:val="WW8Num2z1"/>
                <w:color w:val="000000"/>
                <w:sz w:val="20"/>
                <w:szCs w:val="20"/>
              </w:rPr>
              <w:t>УГХ</w:t>
            </w:r>
          </w:p>
        </w:tc>
        <w:tc>
          <w:tcPr>
            <w:tcW w:w="720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</w:p>
        </w:tc>
        <w:tc>
          <w:tcPr>
            <w:tcW w:w="708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</w:p>
        </w:tc>
        <w:tc>
          <w:tcPr>
            <w:tcW w:w="708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</w:p>
        </w:tc>
        <w:tc>
          <w:tcPr>
            <w:tcW w:w="752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</w:p>
        </w:tc>
        <w:tc>
          <w:tcPr>
            <w:tcW w:w="709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100</w:t>
            </w:r>
          </w:p>
        </w:tc>
        <w:tc>
          <w:tcPr>
            <w:tcW w:w="752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100</w:t>
            </w:r>
          </w:p>
        </w:tc>
        <w:tc>
          <w:tcPr>
            <w:tcW w:w="751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100</w:t>
            </w:r>
          </w:p>
        </w:tc>
        <w:tc>
          <w:tcPr>
            <w:tcW w:w="765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-</w:t>
            </w:r>
          </w:p>
        </w:tc>
        <w:tc>
          <w:tcPr>
            <w:tcW w:w="700" w:type="dxa"/>
          </w:tcPr>
          <w:p w:rsidR="00423D48" w:rsidRPr="00663EBC" w:rsidRDefault="00423D48" w:rsidP="00451B69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-</w:t>
            </w:r>
          </w:p>
        </w:tc>
      </w:tr>
      <w:tr w:rsidR="00423D48" w:rsidRPr="001731FD" w:rsidTr="0041520E">
        <w:tc>
          <w:tcPr>
            <w:tcW w:w="468" w:type="dxa"/>
          </w:tcPr>
          <w:p w:rsidR="00423D48" w:rsidRPr="00663EBC" w:rsidRDefault="00423D48" w:rsidP="0016328B">
            <w:pPr>
              <w:numPr>
                <w:ilvl w:val="0"/>
                <w:numId w:val="14"/>
              </w:numPr>
              <w:tabs>
                <w:tab w:val="clear" w:pos="1080"/>
                <w:tab w:val="num" w:pos="360"/>
              </w:tabs>
              <w:suppressAutoHyphens/>
              <w:ind w:left="0" w:firstLine="0"/>
              <w:jc w:val="center"/>
              <w:rPr>
                <w:rStyle w:val="4110"/>
                <w:color w:val="FF0000"/>
                <w:sz w:val="20"/>
                <w:szCs w:val="20"/>
              </w:rPr>
            </w:pPr>
          </w:p>
        </w:tc>
        <w:tc>
          <w:tcPr>
            <w:tcW w:w="4500" w:type="dxa"/>
          </w:tcPr>
          <w:p w:rsidR="00423D48" w:rsidRPr="00663EBC" w:rsidRDefault="00423D48" w:rsidP="003B4923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3EBC">
              <w:rPr>
                <w:rFonts w:ascii="Times New Roman" w:hAnsi="Times New Roman"/>
                <w:color w:val="000000"/>
                <w:sz w:val="20"/>
                <w:szCs w:val="20"/>
              </w:rPr>
              <w:t>Снижение уровня субсидирования предприятий жилищно-коммунального комплекса.</w:t>
            </w:r>
          </w:p>
        </w:tc>
        <w:tc>
          <w:tcPr>
            <w:tcW w:w="720" w:type="dxa"/>
          </w:tcPr>
          <w:p w:rsidR="00423D48" w:rsidRPr="00663EBC" w:rsidRDefault="00423D48" w:rsidP="00143391">
            <w:pPr>
              <w:jc w:val="center"/>
              <w:rPr>
                <w:rStyle w:val="411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%</w:t>
            </w:r>
          </w:p>
        </w:tc>
        <w:tc>
          <w:tcPr>
            <w:tcW w:w="900" w:type="dxa"/>
          </w:tcPr>
          <w:p w:rsidR="00423D48" w:rsidRPr="00663EBC" w:rsidRDefault="00423D48" w:rsidP="00143391">
            <w:pPr>
              <w:rPr>
                <w:rStyle w:val="WW8Num2z1"/>
                <w:color w:val="000000"/>
                <w:sz w:val="20"/>
                <w:szCs w:val="20"/>
              </w:rPr>
            </w:pPr>
            <w:r w:rsidRPr="00663EBC">
              <w:rPr>
                <w:rStyle w:val="WW8Num2z1"/>
                <w:color w:val="000000"/>
                <w:sz w:val="20"/>
                <w:szCs w:val="20"/>
              </w:rPr>
              <w:t>УГХ</w:t>
            </w:r>
          </w:p>
        </w:tc>
        <w:tc>
          <w:tcPr>
            <w:tcW w:w="720" w:type="dxa"/>
          </w:tcPr>
          <w:p w:rsidR="00423D48" w:rsidRPr="00663EBC" w:rsidRDefault="00423D48" w:rsidP="00734375">
            <w:pPr>
              <w:jc w:val="center"/>
              <w:rPr>
                <w:rStyle w:val="4110"/>
                <w:sz w:val="20"/>
                <w:szCs w:val="20"/>
              </w:rPr>
            </w:pPr>
          </w:p>
        </w:tc>
        <w:tc>
          <w:tcPr>
            <w:tcW w:w="708" w:type="dxa"/>
          </w:tcPr>
          <w:p w:rsidR="00423D48" w:rsidRPr="00663EBC" w:rsidRDefault="00423D48" w:rsidP="007343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423D48" w:rsidRPr="00663EBC" w:rsidRDefault="00423D48" w:rsidP="007343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423D48" w:rsidRPr="00663EBC" w:rsidRDefault="00423D48" w:rsidP="007343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423D48" w:rsidRPr="00663EBC" w:rsidRDefault="00423D48" w:rsidP="007343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:rsidR="00423D48" w:rsidRPr="00663EBC" w:rsidRDefault="00423D48" w:rsidP="007343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</w:tcPr>
          <w:p w:rsidR="00423D48" w:rsidRPr="00663EBC" w:rsidRDefault="00423D48" w:rsidP="0073437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423D48" w:rsidRPr="00663EBC" w:rsidRDefault="00423D48" w:rsidP="00734375">
            <w:pPr>
              <w:jc w:val="center"/>
              <w:rPr>
                <w:color w:val="00000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8</w:t>
            </w:r>
          </w:p>
        </w:tc>
        <w:tc>
          <w:tcPr>
            <w:tcW w:w="752" w:type="dxa"/>
          </w:tcPr>
          <w:p w:rsidR="00423D48" w:rsidRPr="00663EBC" w:rsidRDefault="00423D48" w:rsidP="00734375">
            <w:pPr>
              <w:jc w:val="center"/>
              <w:rPr>
                <w:color w:val="00000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15</w:t>
            </w:r>
          </w:p>
        </w:tc>
        <w:tc>
          <w:tcPr>
            <w:tcW w:w="751" w:type="dxa"/>
          </w:tcPr>
          <w:p w:rsidR="00423D48" w:rsidRPr="00663EBC" w:rsidRDefault="00423D48" w:rsidP="00734375">
            <w:pPr>
              <w:jc w:val="center"/>
              <w:rPr>
                <w:color w:val="00000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24</w:t>
            </w:r>
          </w:p>
        </w:tc>
        <w:tc>
          <w:tcPr>
            <w:tcW w:w="765" w:type="dxa"/>
          </w:tcPr>
          <w:p w:rsidR="00423D48" w:rsidRPr="00663EBC" w:rsidRDefault="00423D48" w:rsidP="00734375">
            <w:pPr>
              <w:jc w:val="center"/>
              <w:rPr>
                <w:color w:val="00000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24</w:t>
            </w:r>
          </w:p>
        </w:tc>
        <w:tc>
          <w:tcPr>
            <w:tcW w:w="700" w:type="dxa"/>
          </w:tcPr>
          <w:p w:rsidR="00423D48" w:rsidRPr="00663EBC" w:rsidRDefault="00423D48" w:rsidP="00734375">
            <w:pPr>
              <w:jc w:val="center"/>
              <w:rPr>
                <w:color w:val="000000"/>
                <w:sz w:val="20"/>
                <w:szCs w:val="20"/>
              </w:rPr>
            </w:pPr>
            <w:r w:rsidRPr="00663EBC">
              <w:rPr>
                <w:rStyle w:val="4110"/>
                <w:sz w:val="20"/>
                <w:szCs w:val="20"/>
              </w:rPr>
              <w:t>24</w:t>
            </w:r>
          </w:p>
        </w:tc>
      </w:tr>
    </w:tbl>
    <w:p w:rsidR="00423D48" w:rsidRDefault="00423D48" w:rsidP="00BB09F9">
      <w:pPr>
        <w:jc w:val="both"/>
      </w:pPr>
      <w:bookmarkStart w:id="0" w:name="_GoBack"/>
      <w:bookmarkEnd w:id="0"/>
    </w:p>
    <w:sectPr w:rsidR="00423D48" w:rsidSect="00606364">
      <w:footerReference w:type="even" r:id="rId7"/>
      <w:footerReference w:type="default" r:id="rId8"/>
      <w:pgSz w:w="16838" w:h="11906" w:orient="landscape"/>
      <w:pgMar w:top="1134" w:right="567" w:bottom="1134" w:left="1134" w:header="709" w:footer="709" w:gutter="0"/>
      <w:pgNumType w:start="3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D48" w:rsidRDefault="00423D48" w:rsidP="00345F7F">
      <w:r>
        <w:separator/>
      </w:r>
    </w:p>
  </w:endnote>
  <w:endnote w:type="continuationSeparator" w:id="0">
    <w:p w:rsidR="00423D48" w:rsidRDefault="00423D48" w:rsidP="00345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D48" w:rsidRDefault="00423D48" w:rsidP="001E5E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23D48" w:rsidRDefault="00423D4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D48" w:rsidRPr="0014578F" w:rsidRDefault="00423D48" w:rsidP="001E5E50">
    <w:pPr>
      <w:pStyle w:val="Footer"/>
      <w:framePr w:wrap="around" w:vAnchor="text" w:hAnchor="margin" w:xAlign="center" w:y="1"/>
      <w:rPr>
        <w:rStyle w:val="PageNumber"/>
        <w:sz w:val="20"/>
        <w:szCs w:val="20"/>
      </w:rPr>
    </w:pPr>
    <w:r w:rsidRPr="0014578F">
      <w:rPr>
        <w:rStyle w:val="PageNumber"/>
        <w:sz w:val="20"/>
        <w:szCs w:val="20"/>
      </w:rPr>
      <w:fldChar w:fldCharType="begin"/>
    </w:r>
    <w:r w:rsidRPr="0014578F">
      <w:rPr>
        <w:rStyle w:val="PageNumber"/>
        <w:sz w:val="20"/>
        <w:szCs w:val="20"/>
      </w:rPr>
      <w:instrText xml:space="preserve">PAGE  </w:instrText>
    </w:r>
    <w:r w:rsidRPr="0014578F">
      <w:rPr>
        <w:rStyle w:val="PageNumber"/>
        <w:sz w:val="20"/>
        <w:szCs w:val="20"/>
      </w:rPr>
      <w:fldChar w:fldCharType="separate"/>
    </w:r>
    <w:r>
      <w:rPr>
        <w:rStyle w:val="PageNumber"/>
        <w:noProof/>
        <w:sz w:val="20"/>
        <w:szCs w:val="20"/>
      </w:rPr>
      <w:t>34</w:t>
    </w:r>
    <w:r w:rsidRPr="0014578F">
      <w:rPr>
        <w:rStyle w:val="PageNumber"/>
        <w:sz w:val="20"/>
        <w:szCs w:val="20"/>
      </w:rPr>
      <w:fldChar w:fldCharType="end"/>
    </w:r>
  </w:p>
  <w:p w:rsidR="00423D48" w:rsidRDefault="00423D4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D48" w:rsidRDefault="00423D48" w:rsidP="00345F7F">
      <w:r>
        <w:separator/>
      </w:r>
    </w:p>
  </w:footnote>
  <w:footnote w:type="continuationSeparator" w:id="0">
    <w:p w:rsidR="00423D48" w:rsidRDefault="00423D48" w:rsidP="00345F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02060"/>
    <w:multiLevelType w:val="hybridMultilevel"/>
    <w:tmpl w:val="739A50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F0E4067"/>
    <w:multiLevelType w:val="hybridMultilevel"/>
    <w:tmpl w:val="E15C3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03B5705"/>
    <w:multiLevelType w:val="hybridMultilevel"/>
    <w:tmpl w:val="488EF97C"/>
    <w:lvl w:ilvl="0" w:tplc="54A0E732">
      <w:start w:val="1"/>
      <w:numFmt w:val="bullet"/>
      <w:lvlText w:val=""/>
      <w:lvlJc w:val="left"/>
      <w:pPr>
        <w:tabs>
          <w:tab w:val="num" w:pos="170"/>
        </w:tabs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4E0F00"/>
    <w:multiLevelType w:val="hybridMultilevel"/>
    <w:tmpl w:val="5476CB3C"/>
    <w:lvl w:ilvl="0" w:tplc="40F6ACA8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88B1A7A"/>
    <w:multiLevelType w:val="hybridMultilevel"/>
    <w:tmpl w:val="FFB8C0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6173CBF"/>
    <w:multiLevelType w:val="hybridMultilevel"/>
    <w:tmpl w:val="5FA477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E700265"/>
    <w:multiLevelType w:val="hybridMultilevel"/>
    <w:tmpl w:val="F346711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3EA745D3"/>
    <w:multiLevelType w:val="multilevel"/>
    <w:tmpl w:val="1254A83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pStyle w:val="411"/>
      <w:isLgl/>
      <w:lvlText w:val="%1.%2.%3."/>
      <w:lvlJc w:val="left"/>
      <w:pPr>
        <w:ind w:left="1288" w:hanging="720"/>
      </w:pPr>
      <w:rPr>
        <w:rFonts w:cs="Times New Roman" w:hint="default"/>
        <w:i/>
        <w:color w:val="auto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8">
    <w:nsid w:val="44441644"/>
    <w:multiLevelType w:val="hybridMultilevel"/>
    <w:tmpl w:val="A4E6A6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5EB1C92"/>
    <w:multiLevelType w:val="singleLevel"/>
    <w:tmpl w:val="E292A6F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CA06DF0"/>
    <w:multiLevelType w:val="hybridMultilevel"/>
    <w:tmpl w:val="C21662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5B97070"/>
    <w:multiLevelType w:val="hybridMultilevel"/>
    <w:tmpl w:val="A83ED80A"/>
    <w:lvl w:ilvl="0" w:tplc="1AEC315C">
      <w:start w:val="1"/>
      <w:numFmt w:val="decimal"/>
      <w:lvlText w:val="%1."/>
      <w:lvlJc w:val="left"/>
      <w:pPr>
        <w:tabs>
          <w:tab w:val="num" w:pos="360"/>
        </w:tabs>
        <w:ind w:left="57" w:hanging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  <w:rPr>
        <w:rFonts w:cs="Times New Roman"/>
      </w:rPr>
    </w:lvl>
  </w:abstractNum>
  <w:abstractNum w:abstractNumId="12">
    <w:nsid w:val="56D31E04"/>
    <w:multiLevelType w:val="hybridMultilevel"/>
    <w:tmpl w:val="4F04CC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FE929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4">
    <w:nsid w:val="659978B5"/>
    <w:multiLevelType w:val="multilevel"/>
    <w:tmpl w:val="BB1CA90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66C30475"/>
    <w:multiLevelType w:val="multilevel"/>
    <w:tmpl w:val="107489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85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796B5207"/>
    <w:multiLevelType w:val="hybridMultilevel"/>
    <w:tmpl w:val="3D66C5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10"/>
  </w:num>
  <w:num w:numId="5">
    <w:abstractNumId w:val="4"/>
  </w:num>
  <w:num w:numId="6">
    <w:abstractNumId w:val="2"/>
  </w:num>
  <w:num w:numId="7">
    <w:abstractNumId w:val="12"/>
  </w:num>
  <w:num w:numId="8">
    <w:abstractNumId w:val="13"/>
  </w:num>
  <w:num w:numId="9">
    <w:abstractNumId w:val="11"/>
  </w:num>
  <w:num w:numId="10">
    <w:abstractNumId w:val="9"/>
  </w:num>
  <w:num w:numId="11">
    <w:abstractNumId w:val="0"/>
  </w:num>
  <w:num w:numId="12">
    <w:abstractNumId w:val="6"/>
  </w:num>
  <w:num w:numId="13">
    <w:abstractNumId w:val="16"/>
  </w:num>
  <w:num w:numId="14">
    <w:abstractNumId w:val="3"/>
  </w:num>
  <w:num w:numId="15">
    <w:abstractNumId w:val="14"/>
  </w:num>
  <w:num w:numId="16">
    <w:abstractNumId w:val="15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640C"/>
    <w:rsid w:val="000005CE"/>
    <w:rsid w:val="00001592"/>
    <w:rsid w:val="0000365D"/>
    <w:rsid w:val="00005A55"/>
    <w:rsid w:val="00010480"/>
    <w:rsid w:val="0001706E"/>
    <w:rsid w:val="00040332"/>
    <w:rsid w:val="000444D1"/>
    <w:rsid w:val="00055C83"/>
    <w:rsid w:val="00057AC2"/>
    <w:rsid w:val="000619A8"/>
    <w:rsid w:val="00070A84"/>
    <w:rsid w:val="0007305E"/>
    <w:rsid w:val="00077E27"/>
    <w:rsid w:val="000849DE"/>
    <w:rsid w:val="00085E59"/>
    <w:rsid w:val="000929B5"/>
    <w:rsid w:val="000A0399"/>
    <w:rsid w:val="000A11FE"/>
    <w:rsid w:val="000A1EEB"/>
    <w:rsid w:val="000A6E06"/>
    <w:rsid w:val="000B26EE"/>
    <w:rsid w:val="000B4795"/>
    <w:rsid w:val="000B6F22"/>
    <w:rsid w:val="000C342F"/>
    <w:rsid w:val="000C4B16"/>
    <w:rsid w:val="000C5904"/>
    <w:rsid w:val="000C70DC"/>
    <w:rsid w:val="000D7552"/>
    <w:rsid w:val="000F289E"/>
    <w:rsid w:val="00100262"/>
    <w:rsid w:val="0010516A"/>
    <w:rsid w:val="0011407B"/>
    <w:rsid w:val="001336FC"/>
    <w:rsid w:val="001365DF"/>
    <w:rsid w:val="0013729B"/>
    <w:rsid w:val="00137975"/>
    <w:rsid w:val="00143391"/>
    <w:rsid w:val="0014578F"/>
    <w:rsid w:val="001472A5"/>
    <w:rsid w:val="00151541"/>
    <w:rsid w:val="00154784"/>
    <w:rsid w:val="0015486B"/>
    <w:rsid w:val="00157C43"/>
    <w:rsid w:val="0016328B"/>
    <w:rsid w:val="00164E05"/>
    <w:rsid w:val="001713AF"/>
    <w:rsid w:val="00172205"/>
    <w:rsid w:val="00172C80"/>
    <w:rsid w:val="001731FD"/>
    <w:rsid w:val="001756CA"/>
    <w:rsid w:val="0018118C"/>
    <w:rsid w:val="00186538"/>
    <w:rsid w:val="00186879"/>
    <w:rsid w:val="00190B05"/>
    <w:rsid w:val="00192B4C"/>
    <w:rsid w:val="00193D24"/>
    <w:rsid w:val="00197581"/>
    <w:rsid w:val="001A59FA"/>
    <w:rsid w:val="001A71B7"/>
    <w:rsid w:val="001A7ECA"/>
    <w:rsid w:val="001B20BF"/>
    <w:rsid w:val="001B3A1A"/>
    <w:rsid w:val="001B3D71"/>
    <w:rsid w:val="001B4E0F"/>
    <w:rsid w:val="001D2475"/>
    <w:rsid w:val="001D44C0"/>
    <w:rsid w:val="001D5326"/>
    <w:rsid w:val="001E2AB6"/>
    <w:rsid w:val="001E5E50"/>
    <w:rsid w:val="001E7C0D"/>
    <w:rsid w:val="001F4346"/>
    <w:rsid w:val="0021359F"/>
    <w:rsid w:val="00215CDA"/>
    <w:rsid w:val="00220707"/>
    <w:rsid w:val="0022242A"/>
    <w:rsid w:val="0022312D"/>
    <w:rsid w:val="00230313"/>
    <w:rsid w:val="00231F8D"/>
    <w:rsid w:val="00233447"/>
    <w:rsid w:val="00240C24"/>
    <w:rsid w:val="0024292B"/>
    <w:rsid w:val="00243258"/>
    <w:rsid w:val="00244C96"/>
    <w:rsid w:val="00251837"/>
    <w:rsid w:val="002629F6"/>
    <w:rsid w:val="002638F9"/>
    <w:rsid w:val="00265424"/>
    <w:rsid w:val="0026640C"/>
    <w:rsid w:val="00267CCD"/>
    <w:rsid w:val="00296285"/>
    <w:rsid w:val="002A1EE8"/>
    <w:rsid w:val="002B0D98"/>
    <w:rsid w:val="002B0FFE"/>
    <w:rsid w:val="002B3C4C"/>
    <w:rsid w:val="002C2A62"/>
    <w:rsid w:val="002C33BF"/>
    <w:rsid w:val="002D279E"/>
    <w:rsid w:val="002E01F1"/>
    <w:rsid w:val="002E4BCA"/>
    <w:rsid w:val="002E4FD0"/>
    <w:rsid w:val="002F0B9A"/>
    <w:rsid w:val="002F5C33"/>
    <w:rsid w:val="002F65E6"/>
    <w:rsid w:val="00303B41"/>
    <w:rsid w:val="0032032A"/>
    <w:rsid w:val="003238AD"/>
    <w:rsid w:val="00325EEA"/>
    <w:rsid w:val="0032646A"/>
    <w:rsid w:val="0033588F"/>
    <w:rsid w:val="00341F89"/>
    <w:rsid w:val="00343B19"/>
    <w:rsid w:val="00345F7F"/>
    <w:rsid w:val="003474D0"/>
    <w:rsid w:val="00350FB3"/>
    <w:rsid w:val="003519D9"/>
    <w:rsid w:val="003671F1"/>
    <w:rsid w:val="0037058A"/>
    <w:rsid w:val="00372586"/>
    <w:rsid w:val="003812BC"/>
    <w:rsid w:val="0038182E"/>
    <w:rsid w:val="00386664"/>
    <w:rsid w:val="003967FC"/>
    <w:rsid w:val="003A7A64"/>
    <w:rsid w:val="003B199F"/>
    <w:rsid w:val="003B489F"/>
    <w:rsid w:val="003B4923"/>
    <w:rsid w:val="003B6879"/>
    <w:rsid w:val="003B6B2A"/>
    <w:rsid w:val="003B6C66"/>
    <w:rsid w:val="003C437D"/>
    <w:rsid w:val="003D20E8"/>
    <w:rsid w:val="003D4CA4"/>
    <w:rsid w:val="003E09B3"/>
    <w:rsid w:val="003E6DC5"/>
    <w:rsid w:val="003F1080"/>
    <w:rsid w:val="003F1796"/>
    <w:rsid w:val="003F2C89"/>
    <w:rsid w:val="003F3B05"/>
    <w:rsid w:val="00400D67"/>
    <w:rsid w:val="00402EE5"/>
    <w:rsid w:val="0040376D"/>
    <w:rsid w:val="004113D9"/>
    <w:rsid w:val="00413398"/>
    <w:rsid w:val="0041520E"/>
    <w:rsid w:val="00415E33"/>
    <w:rsid w:val="00423D48"/>
    <w:rsid w:val="00441998"/>
    <w:rsid w:val="00450EF4"/>
    <w:rsid w:val="004512BC"/>
    <w:rsid w:val="00451B69"/>
    <w:rsid w:val="00454F73"/>
    <w:rsid w:val="004550AA"/>
    <w:rsid w:val="00457DA7"/>
    <w:rsid w:val="00460D8E"/>
    <w:rsid w:val="00461FB4"/>
    <w:rsid w:val="0046203C"/>
    <w:rsid w:val="00463DD2"/>
    <w:rsid w:val="00466F23"/>
    <w:rsid w:val="00474D64"/>
    <w:rsid w:val="00476404"/>
    <w:rsid w:val="0048129D"/>
    <w:rsid w:val="00483851"/>
    <w:rsid w:val="004A2254"/>
    <w:rsid w:val="004B0A66"/>
    <w:rsid w:val="004C0476"/>
    <w:rsid w:val="004C70B5"/>
    <w:rsid w:val="004C7ED8"/>
    <w:rsid w:val="004D417F"/>
    <w:rsid w:val="004E00F1"/>
    <w:rsid w:val="004E14DF"/>
    <w:rsid w:val="004E5A87"/>
    <w:rsid w:val="004E65D7"/>
    <w:rsid w:val="004F0167"/>
    <w:rsid w:val="004F0F78"/>
    <w:rsid w:val="004F7B59"/>
    <w:rsid w:val="00501915"/>
    <w:rsid w:val="00502334"/>
    <w:rsid w:val="00511242"/>
    <w:rsid w:val="00523FF1"/>
    <w:rsid w:val="0052702A"/>
    <w:rsid w:val="00531940"/>
    <w:rsid w:val="0053632B"/>
    <w:rsid w:val="00536CA7"/>
    <w:rsid w:val="005421FE"/>
    <w:rsid w:val="005439E6"/>
    <w:rsid w:val="00554186"/>
    <w:rsid w:val="00557F17"/>
    <w:rsid w:val="0056507A"/>
    <w:rsid w:val="0056516A"/>
    <w:rsid w:val="00572214"/>
    <w:rsid w:val="00572D50"/>
    <w:rsid w:val="005853F4"/>
    <w:rsid w:val="00585DB2"/>
    <w:rsid w:val="00587797"/>
    <w:rsid w:val="00596C78"/>
    <w:rsid w:val="005A1E91"/>
    <w:rsid w:val="005A26E0"/>
    <w:rsid w:val="005A4556"/>
    <w:rsid w:val="005C00BF"/>
    <w:rsid w:val="005C3CEC"/>
    <w:rsid w:val="005E6636"/>
    <w:rsid w:val="006009B1"/>
    <w:rsid w:val="00604BEB"/>
    <w:rsid w:val="00606364"/>
    <w:rsid w:val="00611D07"/>
    <w:rsid w:val="006135B8"/>
    <w:rsid w:val="0062312E"/>
    <w:rsid w:val="00627C3A"/>
    <w:rsid w:val="006305EF"/>
    <w:rsid w:val="00635468"/>
    <w:rsid w:val="00641723"/>
    <w:rsid w:val="00645232"/>
    <w:rsid w:val="00652051"/>
    <w:rsid w:val="006551F7"/>
    <w:rsid w:val="00657CA8"/>
    <w:rsid w:val="006632D4"/>
    <w:rsid w:val="006634FE"/>
    <w:rsid w:val="00663EBC"/>
    <w:rsid w:val="006729EE"/>
    <w:rsid w:val="00677875"/>
    <w:rsid w:val="00677CF6"/>
    <w:rsid w:val="00680CC9"/>
    <w:rsid w:val="0068514B"/>
    <w:rsid w:val="0069494D"/>
    <w:rsid w:val="006949D5"/>
    <w:rsid w:val="006A5963"/>
    <w:rsid w:val="006B042B"/>
    <w:rsid w:val="006B7381"/>
    <w:rsid w:val="006B7B2A"/>
    <w:rsid w:val="006D13E6"/>
    <w:rsid w:val="006D34FD"/>
    <w:rsid w:val="006F315F"/>
    <w:rsid w:val="0070443C"/>
    <w:rsid w:val="007070BA"/>
    <w:rsid w:val="00715142"/>
    <w:rsid w:val="007177CA"/>
    <w:rsid w:val="0072180C"/>
    <w:rsid w:val="00724B35"/>
    <w:rsid w:val="00725045"/>
    <w:rsid w:val="0073325E"/>
    <w:rsid w:val="00734375"/>
    <w:rsid w:val="00740048"/>
    <w:rsid w:val="00742DF8"/>
    <w:rsid w:val="00742E36"/>
    <w:rsid w:val="007504A2"/>
    <w:rsid w:val="00753F4A"/>
    <w:rsid w:val="00754D8F"/>
    <w:rsid w:val="00762705"/>
    <w:rsid w:val="00765A23"/>
    <w:rsid w:val="0077724F"/>
    <w:rsid w:val="00781C60"/>
    <w:rsid w:val="007835F4"/>
    <w:rsid w:val="007840B4"/>
    <w:rsid w:val="00784651"/>
    <w:rsid w:val="00790094"/>
    <w:rsid w:val="007A0D8D"/>
    <w:rsid w:val="007A3E90"/>
    <w:rsid w:val="007A6A0F"/>
    <w:rsid w:val="007B1F19"/>
    <w:rsid w:val="007B78C2"/>
    <w:rsid w:val="007C556D"/>
    <w:rsid w:val="007C5D1A"/>
    <w:rsid w:val="007C607D"/>
    <w:rsid w:val="007C625B"/>
    <w:rsid w:val="007D45AD"/>
    <w:rsid w:val="007D712A"/>
    <w:rsid w:val="007D7677"/>
    <w:rsid w:val="007E4F50"/>
    <w:rsid w:val="007E6AA4"/>
    <w:rsid w:val="007F2106"/>
    <w:rsid w:val="007F5904"/>
    <w:rsid w:val="00800B3B"/>
    <w:rsid w:val="00802D98"/>
    <w:rsid w:val="0080444F"/>
    <w:rsid w:val="0080751E"/>
    <w:rsid w:val="00811584"/>
    <w:rsid w:val="00813A59"/>
    <w:rsid w:val="00813B72"/>
    <w:rsid w:val="00814513"/>
    <w:rsid w:val="00817643"/>
    <w:rsid w:val="00820972"/>
    <w:rsid w:val="0082167F"/>
    <w:rsid w:val="0083087E"/>
    <w:rsid w:val="00836A61"/>
    <w:rsid w:val="00850290"/>
    <w:rsid w:val="00852E59"/>
    <w:rsid w:val="00853CA9"/>
    <w:rsid w:val="00854F49"/>
    <w:rsid w:val="00857057"/>
    <w:rsid w:val="00857111"/>
    <w:rsid w:val="00866729"/>
    <w:rsid w:val="00867165"/>
    <w:rsid w:val="00867A5D"/>
    <w:rsid w:val="008704FC"/>
    <w:rsid w:val="00870ACB"/>
    <w:rsid w:val="00876084"/>
    <w:rsid w:val="00876DBC"/>
    <w:rsid w:val="008A0616"/>
    <w:rsid w:val="008A1C67"/>
    <w:rsid w:val="008A56F0"/>
    <w:rsid w:val="008B658F"/>
    <w:rsid w:val="008C2255"/>
    <w:rsid w:val="008F0E2C"/>
    <w:rsid w:val="008F631C"/>
    <w:rsid w:val="00907090"/>
    <w:rsid w:val="00907B67"/>
    <w:rsid w:val="00912915"/>
    <w:rsid w:val="009136D1"/>
    <w:rsid w:val="00915CAD"/>
    <w:rsid w:val="009249AE"/>
    <w:rsid w:val="00926348"/>
    <w:rsid w:val="009266FF"/>
    <w:rsid w:val="00926C35"/>
    <w:rsid w:val="00930808"/>
    <w:rsid w:val="009402F8"/>
    <w:rsid w:val="00947F58"/>
    <w:rsid w:val="0095433D"/>
    <w:rsid w:val="009557E9"/>
    <w:rsid w:val="00956F80"/>
    <w:rsid w:val="00957FA8"/>
    <w:rsid w:val="009622B6"/>
    <w:rsid w:val="00970208"/>
    <w:rsid w:val="00975435"/>
    <w:rsid w:val="00975891"/>
    <w:rsid w:val="009847D9"/>
    <w:rsid w:val="0098798E"/>
    <w:rsid w:val="00990F63"/>
    <w:rsid w:val="00992641"/>
    <w:rsid w:val="00997BE6"/>
    <w:rsid w:val="009B2CB0"/>
    <w:rsid w:val="009B4B14"/>
    <w:rsid w:val="009B5261"/>
    <w:rsid w:val="009B58F9"/>
    <w:rsid w:val="009B65B8"/>
    <w:rsid w:val="009C4653"/>
    <w:rsid w:val="009D5E13"/>
    <w:rsid w:val="009D6FCD"/>
    <w:rsid w:val="009D77A5"/>
    <w:rsid w:val="009E105A"/>
    <w:rsid w:val="009E6213"/>
    <w:rsid w:val="009F5BB9"/>
    <w:rsid w:val="00A01FA0"/>
    <w:rsid w:val="00A071F3"/>
    <w:rsid w:val="00A30C8F"/>
    <w:rsid w:val="00A316AF"/>
    <w:rsid w:val="00A32C5A"/>
    <w:rsid w:val="00A346AD"/>
    <w:rsid w:val="00A40A1B"/>
    <w:rsid w:val="00A41F03"/>
    <w:rsid w:val="00A424AF"/>
    <w:rsid w:val="00A433E3"/>
    <w:rsid w:val="00A44C44"/>
    <w:rsid w:val="00A44DC1"/>
    <w:rsid w:val="00A463A6"/>
    <w:rsid w:val="00A46A4C"/>
    <w:rsid w:val="00A500F3"/>
    <w:rsid w:val="00A50B47"/>
    <w:rsid w:val="00A5688A"/>
    <w:rsid w:val="00A6392D"/>
    <w:rsid w:val="00A64867"/>
    <w:rsid w:val="00A76FE4"/>
    <w:rsid w:val="00A7766F"/>
    <w:rsid w:val="00A867ED"/>
    <w:rsid w:val="00A9295C"/>
    <w:rsid w:val="00AA03E7"/>
    <w:rsid w:val="00AA49CA"/>
    <w:rsid w:val="00AB38C2"/>
    <w:rsid w:val="00AD4407"/>
    <w:rsid w:val="00AD730C"/>
    <w:rsid w:val="00AE06BC"/>
    <w:rsid w:val="00AE4112"/>
    <w:rsid w:val="00AE6772"/>
    <w:rsid w:val="00AF30DA"/>
    <w:rsid w:val="00AF33FF"/>
    <w:rsid w:val="00AF3D8A"/>
    <w:rsid w:val="00AF3FC8"/>
    <w:rsid w:val="00B046B5"/>
    <w:rsid w:val="00B0490F"/>
    <w:rsid w:val="00B062C8"/>
    <w:rsid w:val="00B107A8"/>
    <w:rsid w:val="00B148BD"/>
    <w:rsid w:val="00B21311"/>
    <w:rsid w:val="00B222FB"/>
    <w:rsid w:val="00B22A88"/>
    <w:rsid w:val="00B27039"/>
    <w:rsid w:val="00B37831"/>
    <w:rsid w:val="00B37D8D"/>
    <w:rsid w:val="00B463E2"/>
    <w:rsid w:val="00B50B85"/>
    <w:rsid w:val="00B54662"/>
    <w:rsid w:val="00B57498"/>
    <w:rsid w:val="00B620B1"/>
    <w:rsid w:val="00B7675B"/>
    <w:rsid w:val="00B8308E"/>
    <w:rsid w:val="00B87DE1"/>
    <w:rsid w:val="00B90569"/>
    <w:rsid w:val="00B90943"/>
    <w:rsid w:val="00B95380"/>
    <w:rsid w:val="00BA5D3C"/>
    <w:rsid w:val="00BA7A5A"/>
    <w:rsid w:val="00BB09F9"/>
    <w:rsid w:val="00BB2BE9"/>
    <w:rsid w:val="00BB5941"/>
    <w:rsid w:val="00BC58FF"/>
    <w:rsid w:val="00BD4802"/>
    <w:rsid w:val="00BD6B86"/>
    <w:rsid w:val="00BE0890"/>
    <w:rsid w:val="00BE65D1"/>
    <w:rsid w:val="00BF5701"/>
    <w:rsid w:val="00BF6FE5"/>
    <w:rsid w:val="00C012EC"/>
    <w:rsid w:val="00C04965"/>
    <w:rsid w:val="00C15AA1"/>
    <w:rsid w:val="00C40759"/>
    <w:rsid w:val="00C44032"/>
    <w:rsid w:val="00C45EFA"/>
    <w:rsid w:val="00C4701F"/>
    <w:rsid w:val="00C50D70"/>
    <w:rsid w:val="00C521E3"/>
    <w:rsid w:val="00C52871"/>
    <w:rsid w:val="00C546FA"/>
    <w:rsid w:val="00C54BD6"/>
    <w:rsid w:val="00C54D0C"/>
    <w:rsid w:val="00C62328"/>
    <w:rsid w:val="00C623F1"/>
    <w:rsid w:val="00C62430"/>
    <w:rsid w:val="00C633A2"/>
    <w:rsid w:val="00C646CF"/>
    <w:rsid w:val="00C75286"/>
    <w:rsid w:val="00C7726A"/>
    <w:rsid w:val="00C81139"/>
    <w:rsid w:val="00C81892"/>
    <w:rsid w:val="00C82FD4"/>
    <w:rsid w:val="00CA03EA"/>
    <w:rsid w:val="00CA1C00"/>
    <w:rsid w:val="00CA5248"/>
    <w:rsid w:val="00CA6763"/>
    <w:rsid w:val="00CB33D1"/>
    <w:rsid w:val="00CB6F70"/>
    <w:rsid w:val="00CC044F"/>
    <w:rsid w:val="00CC187C"/>
    <w:rsid w:val="00CC4C14"/>
    <w:rsid w:val="00CC5EC6"/>
    <w:rsid w:val="00CD02DD"/>
    <w:rsid w:val="00CD480D"/>
    <w:rsid w:val="00CE1172"/>
    <w:rsid w:val="00CE4006"/>
    <w:rsid w:val="00CE570B"/>
    <w:rsid w:val="00CE62F0"/>
    <w:rsid w:val="00CF14A6"/>
    <w:rsid w:val="00CF69B2"/>
    <w:rsid w:val="00CF7000"/>
    <w:rsid w:val="00CF76FB"/>
    <w:rsid w:val="00CF79C7"/>
    <w:rsid w:val="00D00311"/>
    <w:rsid w:val="00D05CE0"/>
    <w:rsid w:val="00D06E2E"/>
    <w:rsid w:val="00D14650"/>
    <w:rsid w:val="00D14A6B"/>
    <w:rsid w:val="00D208A8"/>
    <w:rsid w:val="00D30643"/>
    <w:rsid w:val="00D42C69"/>
    <w:rsid w:val="00D52187"/>
    <w:rsid w:val="00D5505B"/>
    <w:rsid w:val="00D60C71"/>
    <w:rsid w:val="00D62D01"/>
    <w:rsid w:val="00D75B52"/>
    <w:rsid w:val="00D77614"/>
    <w:rsid w:val="00D818BE"/>
    <w:rsid w:val="00D829A6"/>
    <w:rsid w:val="00D86321"/>
    <w:rsid w:val="00D90CC4"/>
    <w:rsid w:val="00D92573"/>
    <w:rsid w:val="00D94624"/>
    <w:rsid w:val="00D94868"/>
    <w:rsid w:val="00D96928"/>
    <w:rsid w:val="00DA29BA"/>
    <w:rsid w:val="00DB11B3"/>
    <w:rsid w:val="00DC20E1"/>
    <w:rsid w:val="00DD5B05"/>
    <w:rsid w:val="00DE4517"/>
    <w:rsid w:val="00DE494D"/>
    <w:rsid w:val="00E00B9E"/>
    <w:rsid w:val="00E1001A"/>
    <w:rsid w:val="00E25B76"/>
    <w:rsid w:val="00E26A4D"/>
    <w:rsid w:val="00E26B12"/>
    <w:rsid w:val="00E4426D"/>
    <w:rsid w:val="00E45050"/>
    <w:rsid w:val="00E53ACC"/>
    <w:rsid w:val="00E64383"/>
    <w:rsid w:val="00E73303"/>
    <w:rsid w:val="00E74C2B"/>
    <w:rsid w:val="00E76C7E"/>
    <w:rsid w:val="00E77B25"/>
    <w:rsid w:val="00E836AB"/>
    <w:rsid w:val="00E93BF4"/>
    <w:rsid w:val="00E965DD"/>
    <w:rsid w:val="00E96FD8"/>
    <w:rsid w:val="00E9749B"/>
    <w:rsid w:val="00EA4A1D"/>
    <w:rsid w:val="00EA5E52"/>
    <w:rsid w:val="00EB467F"/>
    <w:rsid w:val="00EB6970"/>
    <w:rsid w:val="00EC4DF7"/>
    <w:rsid w:val="00ED416E"/>
    <w:rsid w:val="00F0190E"/>
    <w:rsid w:val="00F04360"/>
    <w:rsid w:val="00F05232"/>
    <w:rsid w:val="00F12DC7"/>
    <w:rsid w:val="00F154D9"/>
    <w:rsid w:val="00F22D6B"/>
    <w:rsid w:val="00F24658"/>
    <w:rsid w:val="00F2759F"/>
    <w:rsid w:val="00F30D3A"/>
    <w:rsid w:val="00F3427C"/>
    <w:rsid w:val="00F37894"/>
    <w:rsid w:val="00F43085"/>
    <w:rsid w:val="00F477B5"/>
    <w:rsid w:val="00F618BB"/>
    <w:rsid w:val="00F73180"/>
    <w:rsid w:val="00F8234D"/>
    <w:rsid w:val="00F84FA3"/>
    <w:rsid w:val="00F85189"/>
    <w:rsid w:val="00F870B0"/>
    <w:rsid w:val="00F97177"/>
    <w:rsid w:val="00FA0011"/>
    <w:rsid w:val="00FA0E87"/>
    <w:rsid w:val="00FA637A"/>
    <w:rsid w:val="00FB7E8A"/>
    <w:rsid w:val="00FC0601"/>
    <w:rsid w:val="00FC09C2"/>
    <w:rsid w:val="00FC4F59"/>
    <w:rsid w:val="00FE137C"/>
    <w:rsid w:val="00FE46AB"/>
    <w:rsid w:val="00FF3F61"/>
    <w:rsid w:val="00FF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40C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16328B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6328B"/>
    <w:rPr>
      <w:rFonts w:ascii="Cambria" w:hAnsi="Cambria" w:cs="Times New Roman"/>
      <w:b/>
      <w:bCs/>
      <w:color w:val="4F81BD"/>
      <w:sz w:val="26"/>
      <w:szCs w:val="26"/>
      <w:lang w:eastAsia="en-US"/>
    </w:rPr>
  </w:style>
  <w:style w:type="paragraph" w:customStyle="1" w:styleId="ConsPlusNormal">
    <w:name w:val="ConsPlusNormal"/>
    <w:link w:val="ConsPlusNormal0"/>
    <w:uiPriority w:val="99"/>
    <w:rsid w:val="0026640C"/>
    <w:pPr>
      <w:widowControl w:val="0"/>
      <w:suppressAutoHyphens/>
      <w:autoSpaceDE w:val="0"/>
      <w:ind w:firstLine="720"/>
    </w:pPr>
    <w:rPr>
      <w:rFonts w:ascii="Arial" w:hAnsi="Arial"/>
    </w:rPr>
  </w:style>
  <w:style w:type="table" w:styleId="TableGrid">
    <w:name w:val="Table Grid"/>
    <w:basedOn w:val="TableNormal"/>
    <w:uiPriority w:val="99"/>
    <w:rsid w:val="0026640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uiPriority w:val="99"/>
    <w:locked/>
    <w:rsid w:val="0026640C"/>
    <w:rPr>
      <w:rFonts w:ascii="Arial" w:hAnsi="Arial"/>
      <w:sz w:val="22"/>
      <w:lang w:eastAsia="ru-RU"/>
    </w:rPr>
  </w:style>
  <w:style w:type="paragraph" w:customStyle="1" w:styleId="formattext">
    <w:name w:val="formattext"/>
    <w:basedOn w:val="Normal"/>
    <w:uiPriority w:val="99"/>
    <w:rsid w:val="0082167F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FC09C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C09C2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uiPriority w:val="99"/>
    <w:rsid w:val="00345F7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45F7F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45F7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45F7F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uiPriority w:val="99"/>
    <w:rsid w:val="0018118C"/>
    <w:rPr>
      <w:rFonts w:ascii="Times New Roman" w:hAnsi="Times New Roman"/>
    </w:rPr>
  </w:style>
  <w:style w:type="paragraph" w:styleId="ListParagraph">
    <w:name w:val="List Paragraph"/>
    <w:basedOn w:val="Normal"/>
    <w:link w:val="ListParagraphChar"/>
    <w:uiPriority w:val="99"/>
    <w:qFormat/>
    <w:rsid w:val="0018118C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18118C"/>
    <w:rPr>
      <w:rFonts w:ascii="Calibri" w:hAnsi="Calibri"/>
      <w:lang w:val="ru-RU" w:eastAsia="ru-RU"/>
    </w:rPr>
  </w:style>
  <w:style w:type="character" w:customStyle="1" w:styleId="WW-Absatz-Standardschriftart1111">
    <w:name w:val="WW-Absatz-Standardschriftart1111"/>
    <w:uiPriority w:val="99"/>
    <w:rsid w:val="002F65E6"/>
  </w:style>
  <w:style w:type="paragraph" w:customStyle="1" w:styleId="411">
    <w:name w:val="а 4.1.1."/>
    <w:basedOn w:val="Normal"/>
    <w:link w:val="4110"/>
    <w:uiPriority w:val="99"/>
    <w:rsid w:val="004E00F1"/>
    <w:pPr>
      <w:numPr>
        <w:ilvl w:val="2"/>
        <w:numId w:val="17"/>
      </w:numPr>
      <w:spacing w:line="276" w:lineRule="auto"/>
      <w:contextualSpacing/>
      <w:jc w:val="both"/>
    </w:pPr>
    <w:rPr>
      <w:rFonts w:ascii="Calibri" w:eastAsia="Calibri" w:hAnsi="Calibri"/>
      <w:color w:val="000000"/>
      <w:sz w:val="28"/>
      <w:szCs w:val="20"/>
    </w:rPr>
  </w:style>
  <w:style w:type="character" w:customStyle="1" w:styleId="4110">
    <w:name w:val="а 4.1.1. Знак"/>
    <w:link w:val="411"/>
    <w:uiPriority w:val="99"/>
    <w:locked/>
    <w:rsid w:val="004E00F1"/>
    <w:rPr>
      <w:color w:val="000000"/>
      <w:sz w:val="28"/>
      <w:lang w:val="ru-RU" w:eastAsia="ru-RU"/>
    </w:rPr>
  </w:style>
  <w:style w:type="character" w:customStyle="1" w:styleId="ListParagraphChar2">
    <w:name w:val="List Paragraph Char2"/>
    <w:link w:val="ListParagraph1"/>
    <w:uiPriority w:val="99"/>
    <w:locked/>
    <w:rsid w:val="00AE4112"/>
    <w:rPr>
      <w:rFonts w:ascii="Calibri" w:hAnsi="Calibri"/>
      <w:lang w:val="ru-RU" w:eastAsia="ru-RU"/>
    </w:rPr>
  </w:style>
  <w:style w:type="paragraph" w:customStyle="1" w:styleId="ListParagraph1">
    <w:name w:val="List Paragraph1"/>
    <w:basedOn w:val="Normal"/>
    <w:link w:val="ListParagraphChar2"/>
    <w:uiPriority w:val="99"/>
    <w:rsid w:val="00596C78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character" w:styleId="PageNumber">
    <w:name w:val="page number"/>
    <w:basedOn w:val="DefaultParagraphFont"/>
    <w:uiPriority w:val="99"/>
    <w:rsid w:val="006634F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992</TotalTime>
  <Pages>2</Pages>
  <Words>504</Words>
  <Characters>2877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Павлова</dc:creator>
  <cp:keywords/>
  <dc:description/>
  <cp:lastModifiedBy>ugh</cp:lastModifiedBy>
  <cp:revision>310</cp:revision>
  <cp:lastPrinted>2017-11-21T08:11:00Z</cp:lastPrinted>
  <dcterms:created xsi:type="dcterms:W3CDTF">2017-09-08T12:05:00Z</dcterms:created>
  <dcterms:modified xsi:type="dcterms:W3CDTF">2017-11-27T04:49:00Z</dcterms:modified>
</cp:coreProperties>
</file>